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133C2" w14:textId="77777777" w:rsidR="00E47755" w:rsidRDefault="00E47755" w:rsidP="0059398E">
      <w:pPr>
        <w:rPr>
          <w:rFonts w:eastAsia="Calibri"/>
        </w:rPr>
      </w:pPr>
    </w:p>
    <w:p w14:paraId="6F9B6ED0" w14:textId="65ECE8B1" w:rsidR="0059398E" w:rsidRDefault="0059398E" w:rsidP="0059398E">
      <w:pPr>
        <w:jc w:val="center"/>
        <w:rPr>
          <w:rFonts w:eastAsia="Calibri"/>
        </w:rPr>
      </w:pPr>
      <w:r>
        <w:rPr>
          <w:rFonts w:eastAsia="Calibri"/>
        </w:rPr>
        <w:t>OBRAZEC PRIJAVA KADRA</w:t>
      </w:r>
    </w:p>
    <w:p w14:paraId="722CF399" w14:textId="5B4C7B06" w:rsidR="0059398E" w:rsidRDefault="0059398E" w:rsidP="0059398E">
      <w:pPr>
        <w:jc w:val="center"/>
        <w:rPr>
          <w:rFonts w:eastAsia="Calibri"/>
        </w:rPr>
      </w:pPr>
      <w:r>
        <w:rPr>
          <w:rFonts w:eastAsia="Calibri"/>
        </w:rPr>
        <w:t xml:space="preserve">v postopku javnega naročila z oznako </w:t>
      </w:r>
      <w:r w:rsidR="004E4AE3">
        <w:rPr>
          <w:rFonts w:eastAsia="Calibri"/>
        </w:rPr>
        <w:t>DODV-312/2025</w:t>
      </w:r>
    </w:p>
    <w:p w14:paraId="4F458DCF" w14:textId="77777777" w:rsidR="0059398E" w:rsidRDefault="0059398E" w:rsidP="0059398E">
      <w:pPr>
        <w:rPr>
          <w:rFonts w:eastAsia="Calibri"/>
        </w:rPr>
      </w:pPr>
    </w:p>
    <w:p w14:paraId="053FF642" w14:textId="548FAA7F" w:rsidR="0059398E" w:rsidRPr="0059398E" w:rsidRDefault="0059398E" w:rsidP="0059398E">
      <w:pPr>
        <w:rPr>
          <w:rFonts w:eastAsia="Calibri"/>
          <w:b/>
          <w:bCs/>
        </w:rPr>
      </w:pPr>
      <w:r w:rsidRPr="0059398E">
        <w:rPr>
          <w:rFonts w:eastAsia="Calibri"/>
          <w:b/>
          <w:bCs/>
        </w:rPr>
        <w:t xml:space="preserve">IZPOLNJEVANJE POGOJEV IZ TOČKE 9.3 NAVODIL </w:t>
      </w:r>
      <w:r w:rsidR="004E4AE3">
        <w:rPr>
          <w:rFonts w:eastAsia="Calibri"/>
          <w:b/>
          <w:bCs/>
        </w:rPr>
        <w:t xml:space="preserve">PONUDNIKOM </w:t>
      </w:r>
      <w:r w:rsidRPr="0059398E">
        <w:rPr>
          <w:rFonts w:eastAsia="Calibri"/>
          <w:b/>
          <w:bCs/>
        </w:rPr>
        <w:t>ZA PRIPRAVO PONUDBE (v nadaljevanju: Navodila)</w:t>
      </w:r>
    </w:p>
    <w:p w14:paraId="01D70138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 xml:space="preserve">Ponudnik: </w:t>
      </w:r>
      <w:r w:rsidRPr="0059398E">
        <w:rPr>
          <w:rFonts w:eastAsia="Calibr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398E">
        <w:rPr>
          <w:rFonts w:eastAsia="Calibri"/>
        </w:rPr>
        <w:instrText xml:space="preserve"> FORMTEXT </w:instrText>
      </w:r>
      <w:r w:rsidRPr="0059398E">
        <w:rPr>
          <w:rFonts w:eastAsia="Calibri"/>
        </w:rPr>
      </w:r>
      <w:r w:rsidRPr="0059398E">
        <w:rPr>
          <w:rFonts w:eastAsia="Calibri"/>
        </w:rPr>
        <w:fldChar w:fldCharType="separate"/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fldChar w:fldCharType="end"/>
      </w:r>
    </w:p>
    <w:p w14:paraId="30568082" w14:textId="77777777" w:rsidR="0059398E" w:rsidRPr="0059398E" w:rsidRDefault="0059398E" w:rsidP="0059398E">
      <w:pPr>
        <w:rPr>
          <w:rFonts w:eastAsia="Calibri"/>
          <w:iCs/>
        </w:rPr>
      </w:pPr>
    </w:p>
    <w:p w14:paraId="018CD9CB" w14:textId="77777777" w:rsidR="0059398E" w:rsidRPr="0059398E" w:rsidRDefault="0059398E" w:rsidP="0059398E">
      <w:pPr>
        <w:rPr>
          <w:rFonts w:eastAsia="Calibri"/>
          <w:iCs/>
        </w:rPr>
      </w:pPr>
      <w:r w:rsidRPr="0059398E">
        <w:rPr>
          <w:rFonts w:eastAsia="Calibri"/>
          <w:iCs/>
        </w:rPr>
        <w:t xml:space="preserve">Ponudnik v skladu s točko 9.3 Navodil vpiše zahtevane podatke za vsak prijavljen kader. </w:t>
      </w:r>
    </w:p>
    <w:p w14:paraId="138BEDB5" w14:textId="77777777" w:rsidR="0059398E" w:rsidRPr="0059398E" w:rsidRDefault="0059398E" w:rsidP="0059398E">
      <w:pPr>
        <w:rPr>
          <w:rFonts w:eastAsia="Calibri"/>
          <w:iCs/>
        </w:rPr>
      </w:pPr>
    </w:p>
    <w:p w14:paraId="7A2AEBA1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V vrstico z nazivom »Zaposlen pri« se vpiše podatek o tem, ali je kader zaposlen pri ponudniku ali sodeluje s ponudnikom na kakšni drugi pravni podlagi. 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podjemna pogodba ali kakšna druga pravna podlaga.</w:t>
      </w:r>
    </w:p>
    <w:p w14:paraId="5B9E71A4" w14:textId="77777777" w:rsidR="0059398E" w:rsidRPr="0059398E" w:rsidRDefault="0059398E" w:rsidP="0059398E">
      <w:pPr>
        <w:rPr>
          <w:rFonts w:eastAsia="Calibri"/>
        </w:rPr>
      </w:pPr>
    </w:p>
    <w:p w14:paraId="687A8342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Naročnik si pridržuje pravico vpogleda v original pogodbe o zaposlitvi posameznega kadra.</w:t>
      </w:r>
    </w:p>
    <w:p w14:paraId="3F0A5D48" w14:textId="77777777" w:rsidR="0059398E" w:rsidRPr="0059398E" w:rsidRDefault="0059398E" w:rsidP="0059398E">
      <w:pPr>
        <w:rPr>
          <w:rFonts w:eastAsia="Calibri"/>
        </w:rPr>
      </w:pPr>
    </w:p>
    <w:p w14:paraId="0BA978FD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V primeru prijave več kadrov ponudnik pri posamezni zaporedni številki (vloga kadra) kopira tabelo. Če ponudnik prijavi dodatne kadre, naročniku zagotavlja prijavljeno število kadrov ves čas projekta.</w:t>
      </w:r>
    </w:p>
    <w:p w14:paraId="7F932F9D" w14:textId="77777777" w:rsidR="0059398E" w:rsidRPr="0059398E" w:rsidRDefault="0059398E" w:rsidP="0059398E">
      <w:pPr>
        <w:rPr>
          <w:rFonts w:eastAsia="Calibri"/>
        </w:rPr>
      </w:pPr>
    </w:p>
    <w:p w14:paraId="4C969298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V kolikor ponudnik pri posameznem kadru prijavlja več referenčnih projektov se tabela ustrezno kopira pri zaporedni številki, kjer želi ponudnik navesti dodatne referenčne projekte.</w:t>
      </w:r>
    </w:p>
    <w:p w14:paraId="4782B519" w14:textId="77777777" w:rsidR="0059398E" w:rsidRPr="0059398E" w:rsidRDefault="0059398E" w:rsidP="0059398E">
      <w:pPr>
        <w:rPr>
          <w:rFonts w:eastAsia="Calibri"/>
        </w:rPr>
      </w:pPr>
    </w:p>
    <w:p w14:paraId="7C6A5ECA" w14:textId="6F7F2CB9" w:rsid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 xml:space="preserve">Ponudnik mora imeti ves čas izvajanja predmeta tega naročila na voljo </w:t>
      </w:r>
      <w:r w:rsidRPr="0059398E">
        <w:rPr>
          <w:rFonts w:eastAsia="Calibri"/>
          <w:b/>
          <w:bCs/>
        </w:rPr>
        <w:t xml:space="preserve">vsaj </w:t>
      </w:r>
      <w:r>
        <w:rPr>
          <w:rFonts w:eastAsia="Calibri"/>
          <w:b/>
          <w:bCs/>
        </w:rPr>
        <w:t>6</w:t>
      </w:r>
      <w:r w:rsidRPr="0059398E">
        <w:rPr>
          <w:rFonts w:eastAsia="Calibri"/>
          <w:b/>
          <w:bCs/>
        </w:rPr>
        <w:t xml:space="preserve"> kadrov, </w:t>
      </w:r>
      <w:r w:rsidRPr="0059398E">
        <w:rPr>
          <w:rFonts w:eastAsia="Calibri"/>
        </w:rPr>
        <w:t>ki bodo na razpolago ves čas izvajanja storitev.</w:t>
      </w:r>
    </w:p>
    <w:p w14:paraId="61F690EE" w14:textId="2936D99F" w:rsidR="00B80BBD" w:rsidRDefault="00B80BBD" w:rsidP="0059398E">
      <w:pPr>
        <w:rPr>
          <w:rFonts w:eastAsia="Calibri"/>
        </w:rPr>
      </w:pPr>
    </w:p>
    <w:p w14:paraId="34BB85C1" w14:textId="7A161D05" w:rsidR="0059398E" w:rsidRDefault="0059398E" w:rsidP="00B80BBD">
      <w:pPr>
        <w:rPr>
          <w:rFonts w:eastAsia="Calibri"/>
        </w:rPr>
      </w:pPr>
    </w:p>
    <w:p w14:paraId="478F21D0" w14:textId="77777777" w:rsidR="00B80BBD" w:rsidRDefault="00B80BBD" w:rsidP="00B80BBD">
      <w:pPr>
        <w:rPr>
          <w:rFonts w:eastAsia="Calibri"/>
        </w:rPr>
      </w:pPr>
    </w:p>
    <w:p w14:paraId="3F02CC15" w14:textId="77777777" w:rsidR="0059398E" w:rsidRDefault="0059398E" w:rsidP="0059398E">
      <w:pPr>
        <w:rPr>
          <w:rFonts w:eastAsia="Calibri"/>
        </w:rPr>
      </w:pPr>
    </w:p>
    <w:p w14:paraId="0C3ACBEB" w14:textId="77777777" w:rsidR="0059398E" w:rsidRDefault="0059398E" w:rsidP="0059398E">
      <w:pPr>
        <w:rPr>
          <w:rFonts w:eastAsia="Calibri"/>
        </w:rPr>
      </w:pPr>
    </w:p>
    <w:p w14:paraId="0F459C6A" w14:textId="77777777" w:rsidR="0059398E" w:rsidRDefault="0059398E" w:rsidP="0059398E">
      <w:pPr>
        <w:rPr>
          <w:rFonts w:eastAsia="Calibri"/>
        </w:rPr>
      </w:pPr>
    </w:p>
    <w:p w14:paraId="7707E36B" w14:textId="77777777" w:rsidR="0059398E" w:rsidRDefault="0059398E" w:rsidP="0059398E">
      <w:pPr>
        <w:rPr>
          <w:rFonts w:eastAsia="Calibri"/>
        </w:rPr>
      </w:pPr>
    </w:p>
    <w:p w14:paraId="64929A7F" w14:textId="77777777" w:rsidR="0059398E" w:rsidRDefault="0059398E" w:rsidP="0059398E">
      <w:pPr>
        <w:rPr>
          <w:rFonts w:eastAsia="Calibri"/>
        </w:rPr>
      </w:pPr>
    </w:p>
    <w:p w14:paraId="4F3E12D6" w14:textId="77777777" w:rsidR="0059398E" w:rsidRDefault="0059398E" w:rsidP="0059398E">
      <w:pPr>
        <w:rPr>
          <w:rFonts w:eastAsia="Calibri"/>
        </w:rPr>
      </w:pPr>
    </w:p>
    <w:p w14:paraId="21DA9E95" w14:textId="77777777" w:rsidR="0059398E" w:rsidRDefault="0059398E" w:rsidP="0059398E">
      <w:pPr>
        <w:rPr>
          <w:rFonts w:eastAsia="Calibri"/>
        </w:rPr>
      </w:pPr>
    </w:p>
    <w:p w14:paraId="712483D9" w14:textId="77777777" w:rsidR="0059398E" w:rsidRDefault="0059398E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398E" w:rsidRPr="0059398E" w14:paraId="25FDFC38" w14:textId="77777777" w:rsidTr="003928C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6A2EF1C5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VODJA PROJEKTA   </w:t>
            </w:r>
          </w:p>
        </w:tc>
      </w:tr>
      <w:tr w:rsidR="0059398E" w:rsidRPr="0059398E" w14:paraId="6F5D3975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A82B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9398E" w:rsidRPr="0059398E" w14:paraId="4651AA89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346A" w14:textId="77777777" w:rsidR="0059398E" w:rsidRPr="0059398E" w:rsidRDefault="0059398E" w:rsidP="0059398E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9398E" w:rsidRPr="0059398E" w14:paraId="73FBC1FC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0EB" w14:textId="10EC21FB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 w:rsidR="002D357D">
              <w:t>je v obdobju zadnjih petih (5) let, šteto od dneva objave obvestila o tem naročilu na portalu javnih naročil, vsaj tri (3) leta nastopal v vlogi vodje projekta pri razvoju ali vzdrževanju informacijskih sistemov, ki temeljijo na tri-nivojski arhitekturi</w:t>
            </w:r>
            <w:r w:rsidRPr="0059398E">
              <w:rPr>
                <w:rFonts w:eastAsia="Calibri"/>
              </w:rPr>
              <w:t>)</w:t>
            </w:r>
          </w:p>
          <w:p w14:paraId="758E708A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804EAC" w14:textId="77777777" w:rsid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426E60A" w14:textId="501D460D" w:rsidR="002D357D" w:rsidRPr="0059398E" w:rsidRDefault="002D357D" w:rsidP="0059398E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Opis strukture informacijskega sistema iz katerega je razvidna tri-nivojska arhitektura: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CF76911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6802F4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5463C02" w14:textId="77777777" w:rsidR="0059398E" w:rsidRPr="0059398E" w:rsidRDefault="0059398E" w:rsidP="0059398E">
            <w:pPr>
              <w:rPr>
                <w:rFonts w:eastAsia="Calibri"/>
                <w:bCs/>
                <w:iCs/>
              </w:rPr>
            </w:pPr>
          </w:p>
          <w:p w14:paraId="0278EBD3" w14:textId="77777777" w:rsidR="0059398E" w:rsidRPr="0059398E" w:rsidRDefault="0059398E" w:rsidP="0059398E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59398E" w:rsidRPr="0059398E" w14:paraId="0C376A52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DD6" w14:textId="77777777" w:rsidR="0059398E" w:rsidRPr="0059398E" w:rsidRDefault="0059398E" w:rsidP="0059398E">
            <w:pPr>
              <w:rPr>
                <w:rFonts w:eastAsia="Calibri"/>
                <w:iCs/>
              </w:rPr>
            </w:pPr>
          </w:p>
        </w:tc>
      </w:tr>
      <w:tr w:rsidR="0059398E" w:rsidRPr="0059398E" w14:paraId="3EED6BD7" w14:textId="77777777" w:rsidTr="003928C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4F67B85" w14:textId="50CBCFF9" w:rsidR="0059398E" w:rsidRPr="0059398E" w:rsidRDefault="0059398E" w:rsidP="0059398E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Vodja projekta</w:t>
            </w:r>
          </w:p>
        </w:tc>
      </w:tr>
      <w:tr w:rsidR="0059398E" w:rsidRPr="0059398E" w14:paraId="705ED3D4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FEBB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28F2DCB" w14:textId="16E0239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 w:rsidR="00DD054F"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bookmarkStart w:id="0" w:name="_Ref207886711"/>
            <w:r w:rsidR="00EC59AD">
              <w:rPr>
                <w:rStyle w:val="Sprotnaopomba-sklic"/>
                <w:rFonts w:eastAsia="Calibri"/>
                <w:b/>
                <w:iCs/>
              </w:rPr>
              <w:footnoteReference w:id="1"/>
            </w:r>
            <w:bookmarkEnd w:id="0"/>
            <w:r w:rsidR="00DD054F">
              <w:rPr>
                <w:rFonts w:eastAsia="Calibri"/>
                <w:b/>
                <w:iCs/>
              </w:rPr>
              <w:t xml:space="preserve"> pri uspešnem</w:t>
            </w:r>
            <w:bookmarkStart w:id="1" w:name="_Ref207886716"/>
            <w:r w:rsidR="00EC59AD">
              <w:rPr>
                <w:rStyle w:val="Sprotnaopomba-sklic"/>
                <w:rFonts w:eastAsia="Calibri"/>
                <w:b/>
                <w:iCs/>
              </w:rPr>
              <w:footnoteReference w:id="2"/>
            </w:r>
            <w:bookmarkEnd w:id="1"/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9DC80C4" w14:textId="77777777" w:rsid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D92634F" w14:textId="2E45C261" w:rsidR="00DD054F" w:rsidRPr="0059398E" w:rsidRDefault="00DD054F" w:rsidP="0059398E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B44A5A2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3932E29" w14:textId="77777777" w:rsidR="0059398E" w:rsidRPr="0059398E" w:rsidRDefault="0059398E" w:rsidP="0059398E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59398E" w:rsidRPr="0059398E" w14:paraId="440EA8ED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C74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</w:p>
        </w:tc>
      </w:tr>
      <w:tr w:rsidR="0059398E" w:rsidRPr="0059398E" w14:paraId="4179B813" w14:textId="77777777" w:rsidTr="003928C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1735B14" w14:textId="495D07A6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Vodja projekta</w:t>
            </w:r>
          </w:p>
        </w:tc>
      </w:tr>
      <w:tr w:rsidR="0059398E" w:rsidRPr="0059398E" w14:paraId="46F9EADA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9860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3BDA09F" w14:textId="083EA0FE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 w:rsidR="00D1299F"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 w:rsidR="00EC59AD"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="00D1299F">
              <w:rPr>
                <w:rFonts w:eastAsia="Calibri"/>
                <w:b/>
                <w:bCs/>
                <w:vertAlign w:val="superscript"/>
              </w:rPr>
              <w:t xml:space="preserve"> </w:t>
            </w:r>
            <w:r w:rsidR="00D1299F">
              <w:rPr>
                <w:rFonts w:eastAsia="Calibri"/>
                <w:b/>
                <w:iCs/>
              </w:rPr>
              <w:t>pri uspešnem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 w:rsidR="00EC59AD"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CC7D672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01CF878A" w14:textId="556FADB1" w:rsidR="0059398E" w:rsidRPr="0059398E" w:rsidRDefault="0059398E" w:rsidP="00D1299F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118F64F8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45213B8A" w14:textId="77777777" w:rsid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BA8E481" w14:textId="7802FE83" w:rsidR="00D1299F" w:rsidRPr="0059398E" w:rsidRDefault="00D1299F" w:rsidP="0059398E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6F5E584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272BE43" w14:textId="77777777" w:rsidR="0059398E" w:rsidRPr="0059398E" w:rsidRDefault="0059398E" w:rsidP="0059398E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lastRenderedPageBreak/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19581B9F" w14:textId="77777777" w:rsidR="0059398E" w:rsidRDefault="0059398E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C7CF3" w:rsidRPr="0059398E" w14:paraId="204A9F07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2BC63B9" w14:textId="5664BA13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Vloga: </w:t>
            </w:r>
            <w:r w:rsidR="00366850">
              <w:rPr>
                <w:rFonts w:eastAsia="Calibri"/>
                <w:b/>
              </w:rPr>
              <w:t>ANALITIK</w:t>
            </w:r>
            <w:r w:rsidRPr="0059398E">
              <w:rPr>
                <w:rFonts w:eastAsia="Calibri"/>
                <w:b/>
              </w:rPr>
              <w:t xml:space="preserve">   </w:t>
            </w:r>
          </w:p>
        </w:tc>
      </w:tr>
      <w:tr w:rsidR="005C7CF3" w:rsidRPr="0059398E" w14:paraId="103D9DAF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9BD1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C7CF3" w:rsidRPr="0059398E" w14:paraId="222565D1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069C" w14:textId="77777777" w:rsidR="005C7CF3" w:rsidRPr="0059398E" w:rsidRDefault="005C7CF3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C7CF3" w:rsidRPr="0059398E" w14:paraId="10686387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FEC" w14:textId="53FFDE34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 w:rsidR="00366850" w:rsidRPr="00ED7DFC">
              <w:t>je v obdobju zadnjih petih (5) let, šteto od dneva objave obvestila o tem naročilu na portalu javnih naročil, vsaj dve (2) leti nastopal v vlogi analitika pri vsaj enem (1) projektu s področja dokumentnega sistema</w:t>
            </w:r>
            <w:r w:rsidRPr="0059398E">
              <w:rPr>
                <w:rFonts w:eastAsia="Calibri"/>
              </w:rPr>
              <w:t>)</w:t>
            </w:r>
          </w:p>
          <w:p w14:paraId="4A326EAA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BCC56DD" w14:textId="77777777" w:rsidR="005C7CF3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06681A7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788A77A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08DDBEB" w14:textId="77777777" w:rsidR="005C7CF3" w:rsidRPr="0059398E" w:rsidRDefault="005C7CF3" w:rsidP="00B3550D">
            <w:pPr>
              <w:rPr>
                <w:rFonts w:eastAsia="Calibri"/>
                <w:bCs/>
                <w:iCs/>
              </w:rPr>
            </w:pPr>
          </w:p>
          <w:p w14:paraId="3D3AB617" w14:textId="77777777" w:rsidR="005C7CF3" w:rsidRPr="0059398E" w:rsidRDefault="005C7CF3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5C7CF3" w:rsidRPr="0059398E" w14:paraId="2D0A07D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D59" w14:textId="77777777" w:rsidR="005C7CF3" w:rsidRPr="0059398E" w:rsidRDefault="005C7CF3" w:rsidP="00B3550D">
            <w:pPr>
              <w:rPr>
                <w:rFonts w:eastAsia="Calibri"/>
                <w:iCs/>
              </w:rPr>
            </w:pPr>
          </w:p>
        </w:tc>
      </w:tr>
      <w:tr w:rsidR="005C7CF3" w:rsidRPr="0059398E" w14:paraId="49A23FA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74DC7C87" w14:textId="3359168C" w:rsidR="005C7CF3" w:rsidRPr="0059398E" w:rsidRDefault="005C7CF3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="00366850">
              <w:rPr>
                <w:rFonts w:eastAsia="Calibri"/>
                <w:b/>
                <w:bCs/>
              </w:rPr>
              <w:t>Analitik</w:t>
            </w:r>
          </w:p>
        </w:tc>
      </w:tr>
      <w:tr w:rsidR="005C7CF3" w:rsidRPr="0059398E" w14:paraId="14F86C6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AC5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616F91F" w14:textId="14BCDC49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A600748" w14:textId="77777777" w:rsidR="005C7CF3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1043A02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A324B4B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67F8403" w14:textId="77777777" w:rsidR="005C7CF3" w:rsidRPr="0059398E" w:rsidRDefault="005C7CF3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5C7CF3" w:rsidRPr="0059398E" w14:paraId="03CC0633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34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</w:p>
        </w:tc>
      </w:tr>
      <w:tr w:rsidR="005C7CF3" w:rsidRPr="0059398E" w14:paraId="0D95553A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5168FBE" w14:textId="158ED995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="00366850">
              <w:rPr>
                <w:rFonts w:eastAsia="Calibri"/>
                <w:b/>
                <w:bCs/>
              </w:rPr>
              <w:t>Analitik</w:t>
            </w:r>
          </w:p>
        </w:tc>
      </w:tr>
      <w:tr w:rsidR="005C7CF3" w:rsidRPr="0059398E" w14:paraId="759B9FC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4672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3E25BFA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DEF7A7C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773AB9D7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22F8624C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2DDFB462" w14:textId="77777777" w:rsidR="005C7CF3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A17E4F8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1B80857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C24AA08" w14:textId="77777777" w:rsidR="005C7CF3" w:rsidRPr="0059398E" w:rsidRDefault="005C7CF3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70C15E8D" w14:textId="77777777" w:rsidR="003928CF" w:rsidRDefault="003928CF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0BEB929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79C8D75" w14:textId="288483D3" w:rsidR="00366850" w:rsidRPr="0059398E" w:rsidRDefault="00366850" w:rsidP="00366850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 w:rsidRPr="00366850">
              <w:rPr>
                <w:rFonts w:eastAsia="Calibri"/>
                <w:b/>
              </w:rPr>
              <w:t>STROKOVNJAK Z IZKUŠNJAMI TESTIRANJA IN IZVAJANJA PODPORE UPORABNIKOM</w:t>
            </w:r>
            <w:r w:rsidRPr="0059398E">
              <w:rPr>
                <w:rFonts w:eastAsia="Calibri"/>
                <w:b/>
              </w:rPr>
              <w:t xml:space="preserve">   </w:t>
            </w:r>
          </w:p>
        </w:tc>
      </w:tr>
      <w:tr w:rsidR="00366850" w:rsidRPr="0059398E" w14:paraId="5BFB17C2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FFC5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76AC1B5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5C98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422B269A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16C" w14:textId="3B779C9A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>
              <w:t>je v obdobju zadnjih petih (5) let, šteto od dneva objave obvestila o tem naročilu na portalu javnih naročil, vsaj dve (2) leti izvajal testiranje informacijskih rešitev in podporo uporabnikom informacijskih rešitev</w:t>
            </w:r>
            <w:r w:rsidRPr="0059398E">
              <w:rPr>
                <w:rFonts w:eastAsia="Calibri"/>
              </w:rPr>
              <w:t>)</w:t>
            </w:r>
          </w:p>
          <w:p w14:paraId="5848E1D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F0CEB7D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DB31A5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B054B4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5269374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53F391BF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739473D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019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77540EF7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212DDBC0" w14:textId="06666D52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366850">
              <w:rPr>
                <w:rFonts w:eastAsia="Calibri"/>
                <w:b/>
                <w:bCs/>
              </w:rPr>
              <w:t>Strokovnjak z izkušnjami testiranja in izvajanja podpore uporabnikom</w:t>
            </w:r>
          </w:p>
        </w:tc>
      </w:tr>
      <w:tr w:rsidR="00366850" w:rsidRPr="0059398E" w14:paraId="400F366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1F1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AE90E93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9E0E70E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40CF32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FD81A52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07693C1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6AA31AAC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E0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43782E6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E4335EB" w14:textId="578E5F0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366850">
              <w:rPr>
                <w:rFonts w:eastAsia="Calibri"/>
                <w:b/>
                <w:bCs/>
              </w:rPr>
              <w:t>Strokovnjak z izkušnjami testiranja in izvajanja podpore uporabnikom</w:t>
            </w:r>
          </w:p>
        </w:tc>
      </w:tr>
      <w:tr w:rsidR="00366850" w:rsidRPr="0059398E" w14:paraId="308C2AD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B11B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0CF3F8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9C545CF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3013E447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0629359D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75FA75E3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4898BF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BCB380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E305DD2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6224C4BE" w14:textId="77777777" w:rsidR="00366850" w:rsidRDefault="00366850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05B4A65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3963D26" w14:textId="4556451F" w:rsidR="00366850" w:rsidRPr="0059398E" w:rsidRDefault="00366850" w:rsidP="00B3550D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>
              <w:rPr>
                <w:rFonts w:eastAsia="Calibri"/>
                <w:b/>
              </w:rPr>
              <w:t>RAZVOJNI INŽENIR 1</w:t>
            </w:r>
          </w:p>
        </w:tc>
      </w:tr>
      <w:tr w:rsidR="00366850" w:rsidRPr="0059398E" w14:paraId="73A6324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E850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6AAF3CB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D43E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7E4AC7EB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647" w14:textId="23E24949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>
              <w:t>je v obdobju zadnjih petih (5) let, šteto od dneva objave obvestila o tem naročilu na portalu javnih naročil, vsaj dve (2) leti nastopal v vlogi razvijalca na projektu</w:t>
            </w:r>
            <w:r w:rsidRPr="0059398E">
              <w:rPr>
                <w:rFonts w:eastAsia="Calibri"/>
              </w:rPr>
              <w:t>)</w:t>
            </w:r>
          </w:p>
          <w:p w14:paraId="035B6928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4DDE491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F9681FE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C05B5A8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216B357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7BEAEB1E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7A94919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837A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62A9CCF1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0A26FDA" w14:textId="38C1A3DE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6BF9B48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361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CAF991F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7921DC5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B8CCA7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33EE32F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E9E5A45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4862F2C9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00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49FF8E9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708DC7E" w14:textId="0F8D7D73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43F75E6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EE6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D92E8A9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7F4860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3AC63393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60B56C5C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2B0AFD15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F9BEB8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BA7EFF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ADA09B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1837110F" w14:textId="77777777" w:rsidR="00366850" w:rsidRDefault="00366850" w:rsidP="0059398E">
      <w:pPr>
        <w:rPr>
          <w:rFonts w:eastAsia="Calibri"/>
        </w:rPr>
      </w:pPr>
    </w:p>
    <w:p w14:paraId="71669FE4" w14:textId="77777777" w:rsidR="00366850" w:rsidRDefault="00366850" w:rsidP="0059398E">
      <w:pPr>
        <w:rPr>
          <w:rFonts w:eastAsia="Calibri"/>
        </w:rPr>
      </w:pPr>
    </w:p>
    <w:p w14:paraId="66D699B0" w14:textId="77777777" w:rsidR="00366850" w:rsidRDefault="00366850" w:rsidP="0059398E">
      <w:pPr>
        <w:rPr>
          <w:rFonts w:eastAsia="Calibri"/>
        </w:rPr>
      </w:pPr>
    </w:p>
    <w:p w14:paraId="24CB5AFC" w14:textId="77777777" w:rsidR="00366850" w:rsidRDefault="00366850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3A2ACEAC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EFAE4DD" w14:textId="5CD47265" w:rsidR="00366850" w:rsidRPr="0059398E" w:rsidRDefault="00366850" w:rsidP="00B3550D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>
              <w:rPr>
                <w:rFonts w:eastAsia="Calibri"/>
                <w:b/>
              </w:rPr>
              <w:t>RAZVOJNI INŽENIR 2</w:t>
            </w:r>
          </w:p>
        </w:tc>
      </w:tr>
      <w:tr w:rsidR="00366850" w:rsidRPr="0059398E" w14:paraId="2B5C824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74E7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4AC26F5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DF1F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29C26D8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173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>
              <w:t>je v obdobju zadnjih petih (5) let, šteto od dneva objave obvestila o tem naročilu na portalu javnih naročil, vsaj dve (2) leti nastopal v vlogi razvijalca na projektu</w:t>
            </w:r>
            <w:r w:rsidRPr="0059398E">
              <w:rPr>
                <w:rFonts w:eastAsia="Calibri"/>
              </w:rPr>
              <w:t>)</w:t>
            </w:r>
          </w:p>
          <w:p w14:paraId="053C7CA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C85C36A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2A6A9A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EC8288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FC8160B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5A026AA7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7D9AACD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3E4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7D44B42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1E6C5F2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377BA46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EA79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09307B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39ABBB5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220079E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1D0EB6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6E482D2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5F09D43A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5D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350FE06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71FABD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5E14BC62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709D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08CFC6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BBC765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68154098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125C089F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6FC389D6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B8BBAE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A8EC40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20327A5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2908503C" w14:textId="77777777" w:rsidR="00366850" w:rsidRDefault="00366850" w:rsidP="0059398E">
      <w:pPr>
        <w:rPr>
          <w:rFonts w:eastAsia="Calibri"/>
        </w:rPr>
      </w:pPr>
    </w:p>
    <w:p w14:paraId="077EDFEE" w14:textId="77777777" w:rsidR="00366850" w:rsidRDefault="00366850" w:rsidP="0059398E">
      <w:pPr>
        <w:rPr>
          <w:rFonts w:eastAsia="Calibri"/>
        </w:rPr>
      </w:pPr>
    </w:p>
    <w:p w14:paraId="19DEB132" w14:textId="77777777" w:rsidR="00366850" w:rsidRDefault="00366850" w:rsidP="0059398E">
      <w:pPr>
        <w:rPr>
          <w:rFonts w:eastAsia="Calibri"/>
        </w:rPr>
      </w:pPr>
    </w:p>
    <w:p w14:paraId="3A2CF565" w14:textId="77777777" w:rsidR="00366850" w:rsidRDefault="00366850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5C0BCE0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6D9DDBF2" w14:textId="00183F46" w:rsidR="00366850" w:rsidRPr="0059398E" w:rsidRDefault="00366850" w:rsidP="00B3550D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>
              <w:rPr>
                <w:rFonts w:eastAsia="Calibri"/>
                <w:b/>
              </w:rPr>
              <w:t>RAZVIJALEC NA NIVOJU PODATKOVNE ZBIRKE</w:t>
            </w:r>
            <w:r w:rsidRPr="0059398E">
              <w:rPr>
                <w:rFonts w:eastAsia="Calibri"/>
                <w:b/>
              </w:rPr>
              <w:t xml:space="preserve">   </w:t>
            </w:r>
          </w:p>
        </w:tc>
      </w:tr>
      <w:tr w:rsidR="00366850" w:rsidRPr="0059398E" w14:paraId="24AB34BC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8070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0B3FD74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74A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196D3D4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8183" w14:textId="2F94CD6D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 w:rsidR="00702321">
              <w:t>je  v obdobju zadnjih petih (5) let, šteto od dneva objave obvestila o tem naročilu na portalu javnih naročil, vsaj dve (2) leti nastopal v vlogi razvijalca na nivoju podatkovne zbirke na projektu</w:t>
            </w:r>
            <w:r w:rsidRPr="0059398E">
              <w:rPr>
                <w:rFonts w:eastAsia="Calibri"/>
              </w:rPr>
              <w:t>)</w:t>
            </w:r>
          </w:p>
          <w:p w14:paraId="71FC3E93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F9923F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56C7D0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E05AFB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B33CDF6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1D712A37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06E2846B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03D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579D998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AFEAF73" w14:textId="0ACA7DED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602FC6">
              <w:rPr>
                <w:b/>
                <w:bCs/>
              </w:rPr>
              <w:t>Razvijalec na nivoju podatkovne zbirke</w:t>
            </w:r>
          </w:p>
        </w:tc>
      </w:tr>
      <w:tr w:rsidR="00366850" w:rsidRPr="0059398E" w14:paraId="620B771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C11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4B372E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34BFDEF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559708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33E8F1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20417A2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42721C8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ED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1CC52FB2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2EBCD1B1" w14:textId="0B3355A9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602FC6">
              <w:rPr>
                <w:b/>
                <w:bCs/>
              </w:rPr>
              <w:t>Razvijalec na nivoju podatkovne zbirke</w:t>
            </w:r>
          </w:p>
        </w:tc>
      </w:tr>
      <w:tr w:rsidR="00366850" w:rsidRPr="0059398E" w14:paraId="4D557730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8293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E75231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ED0BD9E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69072512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5226191A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1A9DD410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3DD269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61DE18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361786C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43ECC712" w14:textId="77777777" w:rsidR="00366850" w:rsidRPr="0059398E" w:rsidRDefault="00366850" w:rsidP="0059398E">
      <w:pPr>
        <w:rPr>
          <w:rFonts w:eastAsia="Calibri"/>
        </w:rPr>
      </w:pPr>
    </w:p>
    <w:sectPr w:rsidR="00366850" w:rsidRPr="0059398E" w:rsidSect="0052177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9" w:footer="10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D18BF" w14:textId="77777777" w:rsidR="004B1DD8" w:rsidRDefault="004B1DD8">
      <w:r>
        <w:separator/>
      </w:r>
    </w:p>
  </w:endnote>
  <w:endnote w:type="continuationSeparator" w:id="0">
    <w:p w14:paraId="5C7E6CC4" w14:textId="77777777" w:rsidR="004B1DD8" w:rsidRDefault="004B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1BC5" w14:textId="77777777" w:rsidR="00A860B1" w:rsidRDefault="00457DBC" w:rsidP="00622AF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fldChar w:fldCharType="end"/>
    </w:r>
  </w:p>
  <w:p w14:paraId="540A1B4C" w14:textId="77777777" w:rsidR="00A860B1" w:rsidRDefault="00A860B1" w:rsidP="00E92DEA">
    <w:pPr>
      <w:pStyle w:val="Noga"/>
      <w:ind w:right="360"/>
    </w:pPr>
  </w:p>
  <w:p w14:paraId="3AD78CEC" w14:textId="77777777" w:rsidR="00D0161E" w:rsidRDefault="00D0161E"/>
  <w:p w14:paraId="04BC8826" w14:textId="77777777" w:rsidR="00D0161E" w:rsidRDefault="00D0161E"/>
  <w:p w14:paraId="6F1359C6" w14:textId="77777777" w:rsidR="00D0161E" w:rsidRDefault="00D0161E"/>
  <w:p w14:paraId="6738CE34" w14:textId="77777777" w:rsidR="00D0161E" w:rsidRDefault="00D0161E"/>
  <w:p w14:paraId="0EBA6249" w14:textId="77777777" w:rsidR="00D0161E" w:rsidRDefault="00D016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A6A" w14:textId="77777777" w:rsidR="00A860B1" w:rsidRPr="00E961E5" w:rsidRDefault="00457DBC" w:rsidP="00E961E5">
    <w:pPr>
      <w:pStyle w:val="Noga"/>
      <w:tabs>
        <w:tab w:val="clear" w:pos="4536"/>
        <w:tab w:val="clear" w:pos="9072"/>
        <w:tab w:val="left" w:pos="8820"/>
      </w:tabs>
      <w:ind w:firstLine="1022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2AEEEB0" wp14:editId="2C079853">
              <wp:simplePos x="0" y="0"/>
              <wp:positionH relativeFrom="column">
                <wp:posOffset>0</wp:posOffset>
              </wp:positionH>
              <wp:positionV relativeFrom="paragraph">
                <wp:posOffset>-11430</wp:posOffset>
              </wp:positionV>
              <wp:extent cx="5760085" cy="0"/>
              <wp:effectExtent l="9525" t="7620" r="12065" b="1143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0,-0.9pt" to="453.55pt,-0.9pt"/>
          </w:pict>
        </mc:Fallback>
      </mc:AlternateContent>
    </w:r>
    <w:r w:rsidRPr="00D47552">
      <w:rPr>
        <w:rStyle w:val="tevilkastrani"/>
        <w:sz w:val="16"/>
        <w:szCs w:val="16"/>
      </w:rPr>
      <w:fldChar w:fldCharType="begin"/>
    </w:r>
    <w:r w:rsidRPr="00D47552">
      <w:rPr>
        <w:rStyle w:val="tevilkastrani"/>
        <w:sz w:val="16"/>
        <w:szCs w:val="16"/>
      </w:rPr>
      <w:instrText xml:space="preserve">PAGE  </w:instrText>
    </w:r>
    <w:r w:rsidRPr="00D47552">
      <w:rPr>
        <w:rStyle w:val="tevilkastrani"/>
        <w:sz w:val="16"/>
        <w:szCs w:val="16"/>
      </w:rPr>
      <w:fldChar w:fldCharType="separate"/>
    </w:r>
    <w:r>
      <w:rPr>
        <w:rStyle w:val="tevilkastrani"/>
        <w:noProof/>
        <w:sz w:val="16"/>
        <w:szCs w:val="16"/>
      </w:rPr>
      <w:t>2</w:t>
    </w:r>
    <w:r w:rsidRPr="00D47552">
      <w:rPr>
        <w:rStyle w:val="tevilkastrani"/>
        <w:sz w:val="16"/>
        <w:szCs w:val="16"/>
      </w:rPr>
      <w:fldChar w:fldCharType="end"/>
    </w:r>
    <w:r w:rsidRPr="002C7DC7">
      <w:rPr>
        <w:rStyle w:val="tevilkastrani"/>
        <w:sz w:val="16"/>
        <w:szCs w:val="16"/>
      </w:rPr>
      <w:t>/</w:t>
    </w:r>
    <w:r w:rsidRPr="002C7DC7">
      <w:rPr>
        <w:rStyle w:val="tevilkastrani"/>
        <w:sz w:val="16"/>
        <w:szCs w:val="16"/>
      </w:rPr>
      <w:fldChar w:fldCharType="begin"/>
    </w:r>
    <w:r w:rsidRPr="002C7DC7">
      <w:rPr>
        <w:rStyle w:val="tevilkastrani"/>
        <w:sz w:val="16"/>
        <w:szCs w:val="16"/>
      </w:rPr>
      <w:instrText xml:space="preserve"> NUMPAGES </w:instrText>
    </w:r>
    <w:r w:rsidRPr="002C7DC7">
      <w:rPr>
        <w:rStyle w:val="tevilkastrani"/>
        <w:sz w:val="16"/>
        <w:szCs w:val="16"/>
      </w:rPr>
      <w:fldChar w:fldCharType="separate"/>
    </w:r>
    <w:r>
      <w:rPr>
        <w:rStyle w:val="tevilkastrani"/>
        <w:noProof/>
        <w:sz w:val="16"/>
        <w:szCs w:val="16"/>
      </w:rPr>
      <w:t>2</w:t>
    </w:r>
    <w:r w:rsidRPr="002C7DC7">
      <w:rPr>
        <w:rStyle w:val="tevilkastrani"/>
        <w:sz w:val="16"/>
        <w:szCs w:val="16"/>
      </w:rPr>
      <w:fldChar w:fldCharType="end"/>
    </w:r>
  </w:p>
  <w:p w14:paraId="64615CEB" w14:textId="77777777" w:rsidR="00D0161E" w:rsidRDefault="00D0161E"/>
  <w:p w14:paraId="4DF2AF16" w14:textId="77777777" w:rsidR="00D0161E" w:rsidRDefault="00D016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1725" w14:textId="77777777" w:rsidR="00A860B1" w:rsidRPr="007F597F" w:rsidRDefault="00A860B1" w:rsidP="001A550A">
    <w:pPr>
      <w:autoSpaceDE w:val="0"/>
      <w:autoSpaceDN w:val="0"/>
      <w:adjustRightInd w:val="0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D148" w14:textId="77777777" w:rsidR="004B1DD8" w:rsidRDefault="004B1DD8">
      <w:r>
        <w:separator/>
      </w:r>
    </w:p>
  </w:footnote>
  <w:footnote w:type="continuationSeparator" w:id="0">
    <w:p w14:paraId="7CAA0C9C" w14:textId="77777777" w:rsidR="004B1DD8" w:rsidRDefault="004B1DD8">
      <w:r>
        <w:continuationSeparator/>
      </w:r>
    </w:p>
  </w:footnote>
  <w:footnote w:id="1">
    <w:p w14:paraId="3F563A2E" w14:textId="77777777" w:rsidR="00EC59AD" w:rsidRDefault="00EC59AD" w:rsidP="00EC59AD">
      <w:pPr>
        <w:pStyle w:val="Sprotnaopomba-besedilo"/>
      </w:pPr>
      <w:r>
        <w:rPr>
          <w:rStyle w:val="Sprotnaopomba-sklic"/>
        </w:rPr>
        <w:footnoteRef/>
      </w:r>
      <w:r>
        <w:t xml:space="preserve"> Sodelovanje pomeni, da je kader izvajal storitve na projektu in le-te vpeljal v produkcijsko okolje</w:t>
      </w:r>
    </w:p>
    <w:p w14:paraId="7384F59B" w14:textId="241D6609" w:rsidR="00EC59AD" w:rsidRDefault="00EC59AD" w:rsidP="00EC59AD">
      <w:pPr>
        <w:pStyle w:val="Sprotnaopomba-besedilo"/>
      </w:pPr>
      <w:r>
        <w:t>naročnika.</w:t>
      </w:r>
    </w:p>
  </w:footnote>
  <w:footnote w:id="2">
    <w:p w14:paraId="2FC213CD" w14:textId="72EAE57B" w:rsidR="00EC59AD" w:rsidRDefault="00EC59A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4742EE">
        <w:t>Uspešno za predmetno javno naročilo pomeni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8631" w14:textId="77777777" w:rsidR="00D0161E" w:rsidRDefault="00D0161E"/>
  <w:p w14:paraId="5B098ED1" w14:textId="77777777" w:rsidR="00D0161E" w:rsidRDefault="00D0161E"/>
  <w:p w14:paraId="6648DF5A" w14:textId="77777777" w:rsidR="00D0161E" w:rsidRDefault="00D016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8282" w14:textId="77777777" w:rsidR="00C03573" w:rsidRDefault="00457DBC" w:rsidP="00C03573">
    <w:pPr>
      <w:widowControl w:val="0"/>
      <w:tabs>
        <w:tab w:val="center" w:pos="4536"/>
        <w:tab w:val="right" w:pos="9072"/>
      </w:tabs>
      <w:jc w:val="right"/>
      <w:rPr>
        <w:rFonts w:asciiTheme="majorHAnsi" w:eastAsia="Calibri" w:hAnsiTheme="majorHAnsi"/>
        <w:b/>
        <w:bCs/>
        <w:noProof/>
        <w:color w:val="7F7F7F"/>
        <w:sz w:val="22"/>
        <w:szCs w:val="22"/>
        <w:lang w:eastAsia="en-US"/>
      </w:rPr>
    </w:pPr>
    <w:r w:rsidRPr="00CE617A">
      <w:rPr>
        <w:rFonts w:ascii="Calibri" w:eastAsia="Calibri" w:hAnsi="Calibri"/>
        <w:noProof/>
        <w:color w:val="7F7F7F"/>
      </w:rPr>
      <w:drawing>
        <wp:anchor distT="0" distB="0" distL="114300" distR="114300" simplePos="0" relativeHeight="251658240" behindDoc="0" locked="0" layoutInCell="1" allowOverlap="1" wp14:anchorId="3A6B7F72" wp14:editId="49050358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B0A624" w14:textId="77777777" w:rsidR="00617CA2" w:rsidRDefault="00617CA2" w:rsidP="00C03573">
    <w:pPr>
      <w:widowControl w:val="0"/>
      <w:tabs>
        <w:tab w:val="center" w:pos="4536"/>
        <w:tab w:val="right" w:pos="9072"/>
      </w:tabs>
      <w:jc w:val="right"/>
      <w:rPr>
        <w:rFonts w:asciiTheme="majorHAnsi" w:eastAsia="Calibri" w:hAnsiTheme="majorHAnsi"/>
        <w:b/>
        <w:bCs/>
        <w:noProof/>
        <w:color w:val="7F7F7F" w:themeColor="text1" w:themeTint="80"/>
        <w:sz w:val="18"/>
        <w:szCs w:val="18"/>
        <w:lang w:eastAsia="en-US"/>
      </w:rPr>
    </w:pPr>
  </w:p>
  <w:p w14:paraId="08E2A918" w14:textId="77777777" w:rsidR="00C03573" w:rsidRPr="00C03573" w:rsidRDefault="00457DBC" w:rsidP="00C03573">
    <w:pPr>
      <w:widowControl w:val="0"/>
      <w:tabs>
        <w:tab w:val="center" w:pos="4536"/>
        <w:tab w:val="right" w:pos="9072"/>
      </w:tabs>
      <w:jc w:val="right"/>
      <w:rPr>
        <w:rFonts w:ascii="Calibri" w:eastAsia="Calibri" w:hAnsi="Calibri"/>
        <w:b/>
        <w:bCs/>
        <w:noProof/>
        <w:color w:val="7F7F7F"/>
        <w:sz w:val="22"/>
        <w:szCs w:val="22"/>
        <w:lang w:eastAsia="en-US"/>
      </w:rPr>
    </w:pP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Šubičeva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ulica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2,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1000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 xml:space="preserve">Ljubljana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br/>
      <w:t xml:space="preserve"> +386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z w:val="16"/>
        <w:szCs w:val="16"/>
        <w:lang w:eastAsia="en-US"/>
      </w:rPr>
      <w:t>1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244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10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0</w:t>
    </w:r>
    <w:r w:rsidR="00B04309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0</w:t>
    </w:r>
    <w:r w:rsidRPr="00700D6A">
      <w:rPr>
        <w:rFonts w:ascii="Cambria" w:eastAsia="Cambria" w:hAnsi="Cambria"/>
        <w:color w:val="7F7F7F" w:themeColor="text1" w:themeTint="80"/>
        <w:sz w:val="16"/>
        <w:szCs w:val="16"/>
        <w:lang w:eastAsia="en-US"/>
      </w:rPr>
      <w:t xml:space="preserve"> | </w:t>
    </w:r>
    <w:hyperlink r:id="rId2" w:history="1">
      <w:r w:rsidR="00700D6A" w:rsidRPr="00700D6A">
        <w:rPr>
          <w:rFonts w:ascii="Cambria" w:eastAsia="Cambria" w:hAnsi="Cambria"/>
          <w:color w:val="7F7F7F" w:themeColor="text1" w:themeTint="80"/>
          <w:spacing w:val="-1"/>
          <w:sz w:val="16"/>
          <w:szCs w:val="16"/>
          <w:u w:val="single"/>
          <w:lang w:eastAsia="en-US"/>
        </w:rPr>
        <w:t>vlozisce.ljdodv@gov.si</w:t>
      </w:r>
    </w:hyperlink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 xml:space="preserve"> |</w:t>
    </w:r>
    <w:r w:rsidRPr="00700D6A">
      <w:rPr>
        <w:rFonts w:ascii="Cambria" w:eastAsia="Cambria" w:hAnsi="Cambria"/>
        <w:color w:val="7F7F7F" w:themeColor="text1" w:themeTint="80"/>
        <w:spacing w:val="20"/>
        <w:sz w:val="16"/>
        <w:szCs w:val="16"/>
        <w:lang w:eastAsia="en-US"/>
      </w:rPr>
      <w:t xml:space="preserve"> </w:t>
    </w:r>
    <w:hyperlink r:id="rId3" w:history="1">
      <w:r w:rsidRPr="00700D6A">
        <w:rPr>
          <w:rFonts w:ascii="Cambria" w:eastAsia="Cambria" w:hAnsi="Cambria"/>
          <w:color w:val="7F7F7F" w:themeColor="text1" w:themeTint="80"/>
          <w:spacing w:val="-1"/>
          <w:sz w:val="16"/>
          <w:szCs w:val="16"/>
          <w:u w:val="single"/>
          <w:lang w:eastAsia="en-US"/>
        </w:rPr>
        <w:t>www.dodv-rs.si</w:t>
      </w:r>
    </w:hyperlink>
    <w:r>
      <w:rPr>
        <w:rFonts w:asciiTheme="majorHAnsi" w:eastAsia="Calibri" w:hAnsiTheme="majorHAnsi"/>
        <w:b/>
        <w:bCs/>
        <w:noProof/>
        <w:color w:val="7F7F7F"/>
        <w:sz w:val="22"/>
        <w:szCs w:val="22"/>
        <w:lang w:eastAsia="en-US"/>
      </w:rPr>
      <w:br/>
    </w:r>
    <w:r w:rsidR="00522DAF">
      <w:rPr>
        <w:rFonts w:ascii="Calibri" w:eastAsia="Calibri" w:hAnsi="Calibri"/>
      </w:rPr>
      <w:pict w14:anchorId="605E1305">
        <v:rect id="_x0000_i1025" style="width:470.3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13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5C273D"/>
    <w:multiLevelType w:val="hybridMultilevel"/>
    <w:tmpl w:val="17D6E2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6471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E4635B"/>
    <w:multiLevelType w:val="hybridMultilevel"/>
    <w:tmpl w:val="B80C296A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D78"/>
    <w:multiLevelType w:val="multilevel"/>
    <w:tmpl w:val="252E9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592ED7"/>
    <w:multiLevelType w:val="hybridMultilevel"/>
    <w:tmpl w:val="514063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3B38"/>
    <w:multiLevelType w:val="hybridMultilevel"/>
    <w:tmpl w:val="F4A2B41A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A7BC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7562F2"/>
    <w:multiLevelType w:val="hybridMultilevel"/>
    <w:tmpl w:val="786AE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620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FD24F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79541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9929CB"/>
    <w:multiLevelType w:val="hybridMultilevel"/>
    <w:tmpl w:val="82F09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26F0E"/>
    <w:multiLevelType w:val="hybridMultilevel"/>
    <w:tmpl w:val="64DE2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F4FC0"/>
    <w:multiLevelType w:val="multilevel"/>
    <w:tmpl w:val="4AC839F4"/>
    <w:lvl w:ilvl="0">
      <w:start w:val="1"/>
      <w:numFmt w:val="decimal"/>
      <w:lvlText w:val="%1."/>
      <w:lvlJc w:val="left"/>
      <w:pPr>
        <w:ind w:left="1196" w:hanging="4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sl-SI" w:eastAsia="sl-SI" w:bidi="sl-SI"/>
      </w:rPr>
    </w:lvl>
    <w:lvl w:ilvl="1">
      <w:start w:val="1"/>
      <w:numFmt w:val="decimal"/>
      <w:lvlText w:val="%1.%2"/>
      <w:lvlJc w:val="left"/>
      <w:pPr>
        <w:ind w:left="1596" w:hanging="600"/>
      </w:pPr>
      <w:rPr>
        <w:rFonts w:ascii="Arial" w:eastAsia="Arial" w:hAnsi="Arial" w:cs="Arial" w:hint="default"/>
        <w:spacing w:val="-1"/>
        <w:w w:val="100"/>
        <w:sz w:val="20"/>
        <w:szCs w:val="20"/>
        <w:lang w:val="sl-SI" w:eastAsia="sl-SI" w:bidi="sl-SI"/>
      </w:rPr>
    </w:lvl>
    <w:lvl w:ilvl="2">
      <w:start w:val="1"/>
      <w:numFmt w:val="decimal"/>
      <w:lvlText w:val="%1.%2.%3"/>
      <w:lvlJc w:val="left"/>
      <w:pPr>
        <w:ind w:left="1996" w:hanging="800"/>
      </w:pPr>
      <w:rPr>
        <w:rFonts w:ascii="Arial" w:eastAsia="Arial" w:hAnsi="Arial" w:cs="Arial" w:hint="default"/>
        <w:i/>
        <w:spacing w:val="-1"/>
        <w:w w:val="100"/>
        <w:sz w:val="20"/>
        <w:szCs w:val="20"/>
        <w:lang w:val="sl-SI" w:eastAsia="sl-SI" w:bidi="sl-SI"/>
      </w:rPr>
    </w:lvl>
    <w:lvl w:ilvl="3">
      <w:start w:val="1"/>
      <w:numFmt w:val="decimal"/>
      <w:lvlText w:val="%1.%2.%3.%4"/>
      <w:lvlJc w:val="left"/>
      <w:pPr>
        <w:ind w:left="2416" w:hanging="820"/>
      </w:pPr>
      <w:rPr>
        <w:rFonts w:ascii="Arial" w:eastAsia="Arial" w:hAnsi="Arial" w:cs="Arial" w:hint="default"/>
        <w:b/>
        <w:bCs/>
        <w:spacing w:val="-14"/>
        <w:w w:val="100"/>
        <w:sz w:val="20"/>
        <w:szCs w:val="20"/>
        <w:lang w:val="sl-SI" w:eastAsia="sl-SI" w:bidi="sl-SI"/>
      </w:rPr>
    </w:lvl>
    <w:lvl w:ilvl="4">
      <w:numFmt w:val="bullet"/>
      <w:lvlText w:val="•"/>
      <w:lvlJc w:val="left"/>
      <w:pPr>
        <w:ind w:left="3500" w:hanging="820"/>
      </w:pPr>
      <w:rPr>
        <w:rFonts w:hint="default"/>
        <w:lang w:val="sl-SI" w:eastAsia="sl-SI" w:bidi="sl-SI"/>
      </w:rPr>
    </w:lvl>
    <w:lvl w:ilvl="5">
      <w:numFmt w:val="bullet"/>
      <w:lvlText w:val="•"/>
      <w:lvlJc w:val="left"/>
      <w:pPr>
        <w:ind w:left="4581" w:hanging="820"/>
      </w:pPr>
      <w:rPr>
        <w:rFonts w:hint="default"/>
        <w:lang w:val="sl-SI" w:eastAsia="sl-SI" w:bidi="sl-SI"/>
      </w:rPr>
    </w:lvl>
    <w:lvl w:ilvl="6">
      <w:numFmt w:val="bullet"/>
      <w:lvlText w:val="•"/>
      <w:lvlJc w:val="left"/>
      <w:pPr>
        <w:ind w:left="5662" w:hanging="820"/>
      </w:pPr>
      <w:rPr>
        <w:rFonts w:hint="default"/>
        <w:lang w:val="sl-SI" w:eastAsia="sl-SI" w:bidi="sl-SI"/>
      </w:rPr>
    </w:lvl>
    <w:lvl w:ilvl="7">
      <w:numFmt w:val="bullet"/>
      <w:lvlText w:val="•"/>
      <w:lvlJc w:val="left"/>
      <w:pPr>
        <w:ind w:left="6743" w:hanging="820"/>
      </w:pPr>
      <w:rPr>
        <w:rFonts w:hint="default"/>
        <w:lang w:val="sl-SI" w:eastAsia="sl-SI" w:bidi="sl-SI"/>
      </w:rPr>
    </w:lvl>
    <w:lvl w:ilvl="8">
      <w:numFmt w:val="bullet"/>
      <w:lvlText w:val="•"/>
      <w:lvlJc w:val="left"/>
      <w:pPr>
        <w:ind w:left="7824" w:hanging="820"/>
      </w:pPr>
      <w:rPr>
        <w:rFonts w:hint="default"/>
        <w:lang w:val="sl-SI" w:eastAsia="sl-SI" w:bidi="sl-SI"/>
      </w:rPr>
    </w:lvl>
  </w:abstractNum>
  <w:abstractNum w:abstractNumId="15" w15:restartNumberingAfterBreak="0">
    <w:nsid w:val="23E7100B"/>
    <w:multiLevelType w:val="hybridMultilevel"/>
    <w:tmpl w:val="6E60EE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557A6"/>
    <w:multiLevelType w:val="multilevel"/>
    <w:tmpl w:val="F816F6F6"/>
    <w:lvl w:ilvl="0">
      <w:start w:val="1"/>
      <w:numFmt w:val="decimal"/>
      <w:pStyle w:val="Prviniv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ruginivo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retjinivo"/>
      <w:lvlText w:val="%1.%2.%3."/>
      <w:lvlJc w:val="left"/>
      <w:pPr>
        <w:ind w:left="1134" w:hanging="41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0846A3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36679E"/>
    <w:multiLevelType w:val="hybridMultilevel"/>
    <w:tmpl w:val="D220CFB8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41E23"/>
    <w:multiLevelType w:val="multilevel"/>
    <w:tmpl w:val="14126274"/>
    <w:lvl w:ilvl="0">
      <w:start w:val="1"/>
      <w:numFmt w:val="decimal"/>
      <w:lvlText w:val="%1."/>
      <w:lvlJc w:val="left"/>
      <w:pPr>
        <w:ind w:left="1153" w:hanging="35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sl-SI" w:eastAsia="sl-SI" w:bidi="sl-SI"/>
      </w:rPr>
    </w:lvl>
    <w:lvl w:ilvl="1">
      <w:start w:val="1"/>
      <w:numFmt w:val="decimal"/>
      <w:lvlText w:val="%1.%2"/>
      <w:lvlJc w:val="left"/>
      <w:pPr>
        <w:ind w:left="1222" w:hanging="426"/>
      </w:pPr>
      <w:rPr>
        <w:rFonts w:ascii="Arial" w:eastAsia="Arial" w:hAnsi="Arial" w:cs="Arial" w:hint="default"/>
        <w:b/>
        <w:bCs/>
        <w:spacing w:val="-19"/>
        <w:w w:val="100"/>
        <w:sz w:val="20"/>
        <w:szCs w:val="20"/>
        <w:lang w:val="sl-SI" w:eastAsia="sl-SI" w:bidi="sl-SI"/>
      </w:rPr>
    </w:lvl>
    <w:lvl w:ilvl="2">
      <w:numFmt w:val="bullet"/>
      <w:lvlText w:val="•"/>
      <w:lvlJc w:val="left"/>
      <w:pPr>
        <w:ind w:left="2194" w:hanging="426"/>
      </w:pPr>
      <w:rPr>
        <w:rFonts w:hint="default"/>
        <w:lang w:val="sl-SI" w:eastAsia="sl-SI" w:bidi="sl-SI"/>
      </w:rPr>
    </w:lvl>
    <w:lvl w:ilvl="3">
      <w:numFmt w:val="bullet"/>
      <w:lvlText w:val="•"/>
      <w:lvlJc w:val="left"/>
      <w:pPr>
        <w:ind w:left="3168" w:hanging="426"/>
      </w:pPr>
      <w:rPr>
        <w:rFonts w:hint="default"/>
        <w:lang w:val="sl-SI" w:eastAsia="sl-SI" w:bidi="sl-SI"/>
      </w:rPr>
    </w:lvl>
    <w:lvl w:ilvl="4">
      <w:numFmt w:val="bullet"/>
      <w:lvlText w:val="•"/>
      <w:lvlJc w:val="left"/>
      <w:pPr>
        <w:ind w:left="4142" w:hanging="426"/>
      </w:pPr>
      <w:rPr>
        <w:rFonts w:hint="default"/>
        <w:lang w:val="sl-SI" w:eastAsia="sl-SI" w:bidi="sl-SI"/>
      </w:rPr>
    </w:lvl>
    <w:lvl w:ilvl="5">
      <w:numFmt w:val="bullet"/>
      <w:lvlText w:val="•"/>
      <w:lvlJc w:val="left"/>
      <w:pPr>
        <w:ind w:left="5116" w:hanging="426"/>
      </w:pPr>
      <w:rPr>
        <w:rFonts w:hint="default"/>
        <w:lang w:val="sl-SI" w:eastAsia="sl-SI" w:bidi="sl-SI"/>
      </w:rPr>
    </w:lvl>
    <w:lvl w:ilvl="6">
      <w:numFmt w:val="bullet"/>
      <w:lvlText w:val="•"/>
      <w:lvlJc w:val="left"/>
      <w:pPr>
        <w:ind w:left="6090" w:hanging="426"/>
      </w:pPr>
      <w:rPr>
        <w:rFonts w:hint="default"/>
        <w:lang w:val="sl-SI" w:eastAsia="sl-SI" w:bidi="sl-SI"/>
      </w:rPr>
    </w:lvl>
    <w:lvl w:ilvl="7">
      <w:numFmt w:val="bullet"/>
      <w:lvlText w:val="•"/>
      <w:lvlJc w:val="left"/>
      <w:pPr>
        <w:ind w:left="7064" w:hanging="426"/>
      </w:pPr>
      <w:rPr>
        <w:rFonts w:hint="default"/>
        <w:lang w:val="sl-SI" w:eastAsia="sl-SI" w:bidi="sl-SI"/>
      </w:rPr>
    </w:lvl>
    <w:lvl w:ilvl="8">
      <w:numFmt w:val="bullet"/>
      <w:lvlText w:val="•"/>
      <w:lvlJc w:val="left"/>
      <w:pPr>
        <w:ind w:left="8038" w:hanging="426"/>
      </w:pPr>
      <w:rPr>
        <w:rFonts w:hint="default"/>
        <w:lang w:val="sl-SI" w:eastAsia="sl-SI" w:bidi="sl-SI"/>
      </w:rPr>
    </w:lvl>
  </w:abstractNum>
  <w:abstractNum w:abstractNumId="20" w15:restartNumberingAfterBreak="0">
    <w:nsid w:val="3ED4016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2F7DC4"/>
    <w:multiLevelType w:val="hybridMultilevel"/>
    <w:tmpl w:val="4012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770C8"/>
    <w:multiLevelType w:val="hybridMultilevel"/>
    <w:tmpl w:val="D854A438"/>
    <w:lvl w:ilvl="0" w:tplc="B0F660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50C1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4B26AF"/>
    <w:multiLevelType w:val="hybridMultilevel"/>
    <w:tmpl w:val="F76C94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F3"/>
    <w:multiLevelType w:val="hybridMultilevel"/>
    <w:tmpl w:val="BBB8F8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F66D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2F1293"/>
    <w:multiLevelType w:val="hybridMultilevel"/>
    <w:tmpl w:val="9E0CE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A311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1416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D8B60A1"/>
    <w:multiLevelType w:val="hybridMultilevel"/>
    <w:tmpl w:val="4B7C60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53DB0"/>
    <w:multiLevelType w:val="hybridMultilevel"/>
    <w:tmpl w:val="9BBE6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96DFE"/>
    <w:multiLevelType w:val="multilevel"/>
    <w:tmpl w:val="252E9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6F3097"/>
    <w:multiLevelType w:val="hybridMultilevel"/>
    <w:tmpl w:val="013825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E6C0D"/>
    <w:multiLevelType w:val="hybridMultilevel"/>
    <w:tmpl w:val="31CA5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A7F33"/>
    <w:multiLevelType w:val="hybridMultilevel"/>
    <w:tmpl w:val="5C66464A"/>
    <w:lvl w:ilvl="0" w:tplc="5492D06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0B5EF0"/>
    <w:multiLevelType w:val="hybridMultilevel"/>
    <w:tmpl w:val="DF741F86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C5E91"/>
    <w:multiLevelType w:val="hybridMultilevel"/>
    <w:tmpl w:val="77CC3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45E4F"/>
    <w:multiLevelType w:val="multilevel"/>
    <w:tmpl w:val="A7D4E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41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914B2A"/>
    <w:multiLevelType w:val="hybridMultilevel"/>
    <w:tmpl w:val="8CA882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AAC5FBB"/>
    <w:multiLevelType w:val="hybridMultilevel"/>
    <w:tmpl w:val="B5C271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22172"/>
    <w:multiLevelType w:val="hybridMultilevel"/>
    <w:tmpl w:val="88328A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787791">
    <w:abstractNumId w:val="6"/>
  </w:num>
  <w:num w:numId="2" w16cid:durableId="40060139">
    <w:abstractNumId w:val="30"/>
  </w:num>
  <w:num w:numId="3" w16cid:durableId="97994018">
    <w:abstractNumId w:val="36"/>
  </w:num>
  <w:num w:numId="4" w16cid:durableId="1508446218">
    <w:abstractNumId w:val="3"/>
  </w:num>
  <w:num w:numId="5" w16cid:durableId="1131436035">
    <w:abstractNumId w:val="18"/>
  </w:num>
  <w:num w:numId="6" w16cid:durableId="1240749770">
    <w:abstractNumId w:val="37"/>
  </w:num>
  <w:num w:numId="7" w16cid:durableId="1487863906">
    <w:abstractNumId w:val="13"/>
  </w:num>
  <w:num w:numId="8" w16cid:durableId="1237210102">
    <w:abstractNumId w:val="21"/>
  </w:num>
  <w:num w:numId="9" w16cid:durableId="1095203080">
    <w:abstractNumId w:val="2"/>
  </w:num>
  <w:num w:numId="10" w16cid:durableId="1768231443">
    <w:abstractNumId w:val="14"/>
  </w:num>
  <w:num w:numId="11" w16cid:durableId="1657369205">
    <w:abstractNumId w:val="19"/>
  </w:num>
  <w:num w:numId="12" w16cid:durableId="2089841226">
    <w:abstractNumId w:val="29"/>
  </w:num>
  <w:num w:numId="13" w16cid:durableId="365375355">
    <w:abstractNumId w:val="17"/>
  </w:num>
  <w:num w:numId="14" w16cid:durableId="1433280534">
    <w:abstractNumId w:val="11"/>
  </w:num>
  <w:num w:numId="15" w16cid:durableId="917011664">
    <w:abstractNumId w:val="0"/>
  </w:num>
  <w:num w:numId="16" w16cid:durableId="1708723395">
    <w:abstractNumId w:val="26"/>
  </w:num>
  <w:num w:numId="17" w16cid:durableId="621496695">
    <w:abstractNumId w:val="10"/>
  </w:num>
  <w:num w:numId="18" w16cid:durableId="1231503894">
    <w:abstractNumId w:val="7"/>
  </w:num>
  <w:num w:numId="19" w16cid:durableId="870149224">
    <w:abstractNumId w:val="9"/>
  </w:num>
  <w:num w:numId="20" w16cid:durableId="1255869035">
    <w:abstractNumId w:val="28"/>
  </w:num>
  <w:num w:numId="21" w16cid:durableId="1031539877">
    <w:abstractNumId w:val="23"/>
  </w:num>
  <w:num w:numId="22" w16cid:durableId="2111316976">
    <w:abstractNumId w:val="33"/>
  </w:num>
  <w:num w:numId="23" w16cid:durableId="1797869599">
    <w:abstractNumId w:val="40"/>
  </w:num>
  <w:num w:numId="24" w16cid:durableId="120854071">
    <w:abstractNumId w:val="34"/>
  </w:num>
  <w:num w:numId="25" w16cid:durableId="1235050637">
    <w:abstractNumId w:val="25"/>
  </w:num>
  <w:num w:numId="26" w16cid:durableId="430468952">
    <w:abstractNumId w:val="27"/>
  </w:num>
  <w:num w:numId="27" w16cid:durableId="2129231446">
    <w:abstractNumId w:val="41"/>
  </w:num>
  <w:num w:numId="28" w16cid:durableId="1932884107">
    <w:abstractNumId w:val="20"/>
  </w:num>
  <w:num w:numId="29" w16cid:durableId="1119956304">
    <w:abstractNumId w:val="4"/>
  </w:num>
  <w:num w:numId="30" w16cid:durableId="1649095349">
    <w:abstractNumId w:val="1"/>
  </w:num>
  <w:num w:numId="31" w16cid:durableId="600452604">
    <w:abstractNumId w:val="32"/>
  </w:num>
  <w:num w:numId="32" w16cid:durableId="467820696">
    <w:abstractNumId w:val="38"/>
  </w:num>
  <w:num w:numId="33" w16cid:durableId="1649748384">
    <w:abstractNumId w:val="5"/>
  </w:num>
  <w:num w:numId="34" w16cid:durableId="1831286432">
    <w:abstractNumId w:val="31"/>
  </w:num>
  <w:num w:numId="35" w16cid:durableId="444545090">
    <w:abstractNumId w:val="39"/>
  </w:num>
  <w:num w:numId="36" w16cid:durableId="239366879">
    <w:abstractNumId w:val="16"/>
  </w:num>
  <w:num w:numId="37" w16cid:durableId="1867450870">
    <w:abstractNumId w:val="35"/>
  </w:num>
  <w:num w:numId="38" w16cid:durableId="1142235678">
    <w:abstractNumId w:val="8"/>
  </w:num>
  <w:num w:numId="39" w16cid:durableId="1573075389">
    <w:abstractNumId w:val="22"/>
  </w:num>
  <w:num w:numId="40" w16cid:durableId="1775829059">
    <w:abstractNumId w:val="12"/>
  </w:num>
  <w:num w:numId="41" w16cid:durableId="1449545019">
    <w:abstractNumId w:val="15"/>
  </w:num>
  <w:num w:numId="42" w16cid:durableId="122594412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26"/>
    <w:rsid w:val="00002C51"/>
    <w:rsid w:val="00010FEB"/>
    <w:rsid w:val="0001131E"/>
    <w:rsid w:val="00013985"/>
    <w:rsid w:val="00015F4F"/>
    <w:rsid w:val="00023038"/>
    <w:rsid w:val="00023CA5"/>
    <w:rsid w:val="00023F73"/>
    <w:rsid w:val="0002446D"/>
    <w:rsid w:val="0003150B"/>
    <w:rsid w:val="00032E4B"/>
    <w:rsid w:val="00037113"/>
    <w:rsid w:val="000411BE"/>
    <w:rsid w:val="0004354A"/>
    <w:rsid w:val="00045451"/>
    <w:rsid w:val="00046B16"/>
    <w:rsid w:val="0005027A"/>
    <w:rsid w:val="00051C68"/>
    <w:rsid w:val="00056060"/>
    <w:rsid w:val="00061594"/>
    <w:rsid w:val="0006245E"/>
    <w:rsid w:val="00063970"/>
    <w:rsid w:val="00065B31"/>
    <w:rsid w:val="00070292"/>
    <w:rsid w:val="000703FF"/>
    <w:rsid w:val="000714CB"/>
    <w:rsid w:val="000728A4"/>
    <w:rsid w:val="000777AC"/>
    <w:rsid w:val="00084524"/>
    <w:rsid w:val="000864E6"/>
    <w:rsid w:val="00094543"/>
    <w:rsid w:val="00094E1E"/>
    <w:rsid w:val="000A0B00"/>
    <w:rsid w:val="000A69B4"/>
    <w:rsid w:val="000B0389"/>
    <w:rsid w:val="000B1500"/>
    <w:rsid w:val="000C197B"/>
    <w:rsid w:val="000C2949"/>
    <w:rsid w:val="000C5AE1"/>
    <w:rsid w:val="000D227D"/>
    <w:rsid w:val="000E0769"/>
    <w:rsid w:val="000E1906"/>
    <w:rsid w:val="000E4C91"/>
    <w:rsid w:val="000E64C4"/>
    <w:rsid w:val="000F27E8"/>
    <w:rsid w:val="000F3E51"/>
    <w:rsid w:val="00105A0D"/>
    <w:rsid w:val="0011019E"/>
    <w:rsid w:val="00116883"/>
    <w:rsid w:val="00125BC4"/>
    <w:rsid w:val="00126E12"/>
    <w:rsid w:val="001339EB"/>
    <w:rsid w:val="0013794D"/>
    <w:rsid w:val="00141E06"/>
    <w:rsid w:val="0015067C"/>
    <w:rsid w:val="00150B31"/>
    <w:rsid w:val="0015301E"/>
    <w:rsid w:val="00164B6B"/>
    <w:rsid w:val="00167924"/>
    <w:rsid w:val="0017484D"/>
    <w:rsid w:val="00174C9C"/>
    <w:rsid w:val="001764EA"/>
    <w:rsid w:val="00177670"/>
    <w:rsid w:val="0018414D"/>
    <w:rsid w:val="00186F3B"/>
    <w:rsid w:val="001872D0"/>
    <w:rsid w:val="001A404B"/>
    <w:rsid w:val="001A550A"/>
    <w:rsid w:val="001B03F7"/>
    <w:rsid w:val="001C3F46"/>
    <w:rsid w:val="001C567F"/>
    <w:rsid w:val="001D3F57"/>
    <w:rsid w:val="001D609A"/>
    <w:rsid w:val="001D6167"/>
    <w:rsid w:val="001D719F"/>
    <w:rsid w:val="001E06E3"/>
    <w:rsid w:val="001E06FC"/>
    <w:rsid w:val="001E104E"/>
    <w:rsid w:val="001E2921"/>
    <w:rsid w:val="001E6852"/>
    <w:rsid w:val="001F18F0"/>
    <w:rsid w:val="001F62FB"/>
    <w:rsid w:val="001F7BB3"/>
    <w:rsid w:val="00210503"/>
    <w:rsid w:val="00213FDD"/>
    <w:rsid w:val="00214A34"/>
    <w:rsid w:val="00224854"/>
    <w:rsid w:val="00231976"/>
    <w:rsid w:val="00231D5E"/>
    <w:rsid w:val="0023483D"/>
    <w:rsid w:val="00235686"/>
    <w:rsid w:val="00240DCE"/>
    <w:rsid w:val="0025643D"/>
    <w:rsid w:val="002568E7"/>
    <w:rsid w:val="00256AFB"/>
    <w:rsid w:val="00256D6F"/>
    <w:rsid w:val="00260761"/>
    <w:rsid w:val="002728B9"/>
    <w:rsid w:val="00277504"/>
    <w:rsid w:val="00277A47"/>
    <w:rsid w:val="002810BD"/>
    <w:rsid w:val="002827D0"/>
    <w:rsid w:val="00287371"/>
    <w:rsid w:val="0029005A"/>
    <w:rsid w:val="00291BFD"/>
    <w:rsid w:val="002922B7"/>
    <w:rsid w:val="002A11DC"/>
    <w:rsid w:val="002A26D1"/>
    <w:rsid w:val="002A2AFD"/>
    <w:rsid w:val="002B63F7"/>
    <w:rsid w:val="002C1C90"/>
    <w:rsid w:val="002C3467"/>
    <w:rsid w:val="002C73EE"/>
    <w:rsid w:val="002C7DC7"/>
    <w:rsid w:val="002D357D"/>
    <w:rsid w:val="002D411F"/>
    <w:rsid w:val="002D5C7B"/>
    <w:rsid w:val="002E561B"/>
    <w:rsid w:val="002E572B"/>
    <w:rsid w:val="002E58F3"/>
    <w:rsid w:val="002E7C00"/>
    <w:rsid w:val="002F09E0"/>
    <w:rsid w:val="002F1C67"/>
    <w:rsid w:val="002F2B7A"/>
    <w:rsid w:val="002F4E9D"/>
    <w:rsid w:val="003000B9"/>
    <w:rsid w:val="00301401"/>
    <w:rsid w:val="003075B4"/>
    <w:rsid w:val="00312326"/>
    <w:rsid w:val="003250BE"/>
    <w:rsid w:val="003258BB"/>
    <w:rsid w:val="00327C19"/>
    <w:rsid w:val="0033324C"/>
    <w:rsid w:val="00337953"/>
    <w:rsid w:val="0034165D"/>
    <w:rsid w:val="00353C8F"/>
    <w:rsid w:val="00356174"/>
    <w:rsid w:val="00356750"/>
    <w:rsid w:val="00361DA4"/>
    <w:rsid w:val="00362AE0"/>
    <w:rsid w:val="00366850"/>
    <w:rsid w:val="00374ACC"/>
    <w:rsid w:val="00375B2A"/>
    <w:rsid w:val="00380E1A"/>
    <w:rsid w:val="0038643A"/>
    <w:rsid w:val="003869ED"/>
    <w:rsid w:val="0038750E"/>
    <w:rsid w:val="003876BA"/>
    <w:rsid w:val="0039275F"/>
    <w:rsid w:val="003928CF"/>
    <w:rsid w:val="003A2561"/>
    <w:rsid w:val="003A5646"/>
    <w:rsid w:val="003A573D"/>
    <w:rsid w:val="003A5D21"/>
    <w:rsid w:val="003B08FA"/>
    <w:rsid w:val="003B12D5"/>
    <w:rsid w:val="003B5BF6"/>
    <w:rsid w:val="003C57C1"/>
    <w:rsid w:val="003C7B24"/>
    <w:rsid w:val="003D79CF"/>
    <w:rsid w:val="003E0F57"/>
    <w:rsid w:val="003E4895"/>
    <w:rsid w:val="003E4954"/>
    <w:rsid w:val="003F22FE"/>
    <w:rsid w:val="0040181A"/>
    <w:rsid w:val="0040506C"/>
    <w:rsid w:val="00405147"/>
    <w:rsid w:val="00407514"/>
    <w:rsid w:val="0041339C"/>
    <w:rsid w:val="00423CA3"/>
    <w:rsid w:val="00425E09"/>
    <w:rsid w:val="00434C22"/>
    <w:rsid w:val="0044317F"/>
    <w:rsid w:val="004431E6"/>
    <w:rsid w:val="0044539E"/>
    <w:rsid w:val="00447CC3"/>
    <w:rsid w:val="004524E8"/>
    <w:rsid w:val="00452741"/>
    <w:rsid w:val="00455E96"/>
    <w:rsid w:val="00457B15"/>
    <w:rsid w:val="00457DBC"/>
    <w:rsid w:val="00461DE5"/>
    <w:rsid w:val="00462977"/>
    <w:rsid w:val="00463510"/>
    <w:rsid w:val="004674E3"/>
    <w:rsid w:val="004738F1"/>
    <w:rsid w:val="00475592"/>
    <w:rsid w:val="00487A4C"/>
    <w:rsid w:val="004906D2"/>
    <w:rsid w:val="0049413A"/>
    <w:rsid w:val="00495029"/>
    <w:rsid w:val="004955DE"/>
    <w:rsid w:val="00496B9D"/>
    <w:rsid w:val="00496C01"/>
    <w:rsid w:val="004A469A"/>
    <w:rsid w:val="004B1347"/>
    <w:rsid w:val="004B1DD8"/>
    <w:rsid w:val="004B21C1"/>
    <w:rsid w:val="004B6EFB"/>
    <w:rsid w:val="004C3571"/>
    <w:rsid w:val="004C3643"/>
    <w:rsid w:val="004C638E"/>
    <w:rsid w:val="004D4519"/>
    <w:rsid w:val="004D60EF"/>
    <w:rsid w:val="004E4AE3"/>
    <w:rsid w:val="004E7AEC"/>
    <w:rsid w:val="004F0DA7"/>
    <w:rsid w:val="004F6017"/>
    <w:rsid w:val="004F75C4"/>
    <w:rsid w:val="004F79F7"/>
    <w:rsid w:val="004F7C8F"/>
    <w:rsid w:val="005015BF"/>
    <w:rsid w:val="00501ED7"/>
    <w:rsid w:val="00503807"/>
    <w:rsid w:val="0050415A"/>
    <w:rsid w:val="00504280"/>
    <w:rsid w:val="005051BD"/>
    <w:rsid w:val="00507ECC"/>
    <w:rsid w:val="00510C93"/>
    <w:rsid w:val="00512C24"/>
    <w:rsid w:val="0051380F"/>
    <w:rsid w:val="00517538"/>
    <w:rsid w:val="0052177E"/>
    <w:rsid w:val="00522046"/>
    <w:rsid w:val="00522DAF"/>
    <w:rsid w:val="00523290"/>
    <w:rsid w:val="005239C7"/>
    <w:rsid w:val="005269A2"/>
    <w:rsid w:val="0053506E"/>
    <w:rsid w:val="00537C47"/>
    <w:rsid w:val="005415C1"/>
    <w:rsid w:val="00545984"/>
    <w:rsid w:val="00547133"/>
    <w:rsid w:val="00553B29"/>
    <w:rsid w:val="00560CF5"/>
    <w:rsid w:val="0056321E"/>
    <w:rsid w:val="00563304"/>
    <w:rsid w:val="00577036"/>
    <w:rsid w:val="00583AA1"/>
    <w:rsid w:val="00584C13"/>
    <w:rsid w:val="0058569A"/>
    <w:rsid w:val="00585C47"/>
    <w:rsid w:val="00592D22"/>
    <w:rsid w:val="0059398E"/>
    <w:rsid w:val="005958D1"/>
    <w:rsid w:val="00595E82"/>
    <w:rsid w:val="0059788B"/>
    <w:rsid w:val="00597E56"/>
    <w:rsid w:val="005A096B"/>
    <w:rsid w:val="005A1128"/>
    <w:rsid w:val="005A2346"/>
    <w:rsid w:val="005A3A29"/>
    <w:rsid w:val="005A4ADF"/>
    <w:rsid w:val="005A5354"/>
    <w:rsid w:val="005B0F3A"/>
    <w:rsid w:val="005B661F"/>
    <w:rsid w:val="005B73B0"/>
    <w:rsid w:val="005C4868"/>
    <w:rsid w:val="005C7CF3"/>
    <w:rsid w:val="005D059A"/>
    <w:rsid w:val="005D3E00"/>
    <w:rsid w:val="005D7629"/>
    <w:rsid w:val="005E4ACA"/>
    <w:rsid w:val="005E7E41"/>
    <w:rsid w:val="005F20A9"/>
    <w:rsid w:val="005F2E59"/>
    <w:rsid w:val="005F7692"/>
    <w:rsid w:val="00602830"/>
    <w:rsid w:val="00602FC6"/>
    <w:rsid w:val="0060365E"/>
    <w:rsid w:val="00603A6F"/>
    <w:rsid w:val="00611E88"/>
    <w:rsid w:val="00617CA2"/>
    <w:rsid w:val="00622AF3"/>
    <w:rsid w:val="00622DAE"/>
    <w:rsid w:val="00622DF8"/>
    <w:rsid w:val="00624972"/>
    <w:rsid w:val="00634A71"/>
    <w:rsid w:val="0064166D"/>
    <w:rsid w:val="00643E61"/>
    <w:rsid w:val="00645734"/>
    <w:rsid w:val="00650A88"/>
    <w:rsid w:val="00651B22"/>
    <w:rsid w:val="00653517"/>
    <w:rsid w:val="00653B56"/>
    <w:rsid w:val="0065763B"/>
    <w:rsid w:val="006651BF"/>
    <w:rsid w:val="00676B6B"/>
    <w:rsid w:val="00676FF2"/>
    <w:rsid w:val="00680311"/>
    <w:rsid w:val="00680443"/>
    <w:rsid w:val="00680906"/>
    <w:rsid w:val="00684226"/>
    <w:rsid w:val="00685A6B"/>
    <w:rsid w:val="00686B1B"/>
    <w:rsid w:val="00695DDE"/>
    <w:rsid w:val="006A3D02"/>
    <w:rsid w:val="006C1A15"/>
    <w:rsid w:val="006C1B2A"/>
    <w:rsid w:val="006C1DC5"/>
    <w:rsid w:val="006C2ED8"/>
    <w:rsid w:val="006C7DCD"/>
    <w:rsid w:val="006D0F4C"/>
    <w:rsid w:val="006D26AD"/>
    <w:rsid w:val="006D26EF"/>
    <w:rsid w:val="006D6C04"/>
    <w:rsid w:val="006F2A64"/>
    <w:rsid w:val="006F413A"/>
    <w:rsid w:val="006F7EED"/>
    <w:rsid w:val="00700D6A"/>
    <w:rsid w:val="00701397"/>
    <w:rsid w:val="00702172"/>
    <w:rsid w:val="00702321"/>
    <w:rsid w:val="00702F17"/>
    <w:rsid w:val="007038FA"/>
    <w:rsid w:val="00713718"/>
    <w:rsid w:val="007149FD"/>
    <w:rsid w:val="00714B3A"/>
    <w:rsid w:val="00720350"/>
    <w:rsid w:val="00720DB6"/>
    <w:rsid w:val="00733C06"/>
    <w:rsid w:val="00735500"/>
    <w:rsid w:val="007370D4"/>
    <w:rsid w:val="00737413"/>
    <w:rsid w:val="0074071E"/>
    <w:rsid w:val="0074471C"/>
    <w:rsid w:val="00747FEC"/>
    <w:rsid w:val="007501E1"/>
    <w:rsid w:val="007515AE"/>
    <w:rsid w:val="00752E80"/>
    <w:rsid w:val="00757984"/>
    <w:rsid w:val="00760903"/>
    <w:rsid w:val="007640DA"/>
    <w:rsid w:val="00766EAC"/>
    <w:rsid w:val="00770FDC"/>
    <w:rsid w:val="00771680"/>
    <w:rsid w:val="00771D81"/>
    <w:rsid w:val="00777A01"/>
    <w:rsid w:val="0078085C"/>
    <w:rsid w:val="00785D2A"/>
    <w:rsid w:val="00792C64"/>
    <w:rsid w:val="007940A8"/>
    <w:rsid w:val="007A2CD1"/>
    <w:rsid w:val="007A7D8D"/>
    <w:rsid w:val="007B0404"/>
    <w:rsid w:val="007B22DB"/>
    <w:rsid w:val="007B627D"/>
    <w:rsid w:val="007B75E5"/>
    <w:rsid w:val="007C7C3F"/>
    <w:rsid w:val="007D1C56"/>
    <w:rsid w:val="007D7674"/>
    <w:rsid w:val="007E025C"/>
    <w:rsid w:val="007E3DC5"/>
    <w:rsid w:val="007E3FD6"/>
    <w:rsid w:val="007F0A4D"/>
    <w:rsid w:val="007F1F9D"/>
    <w:rsid w:val="007F32AD"/>
    <w:rsid w:val="007F5149"/>
    <w:rsid w:val="007F5897"/>
    <w:rsid w:val="007F597F"/>
    <w:rsid w:val="0080219F"/>
    <w:rsid w:val="0080234F"/>
    <w:rsid w:val="0080251E"/>
    <w:rsid w:val="0080373F"/>
    <w:rsid w:val="00805B75"/>
    <w:rsid w:val="00811963"/>
    <w:rsid w:val="00812F33"/>
    <w:rsid w:val="00814AF4"/>
    <w:rsid w:val="0081630B"/>
    <w:rsid w:val="0081678B"/>
    <w:rsid w:val="00821926"/>
    <w:rsid w:val="00821C73"/>
    <w:rsid w:val="00831D7C"/>
    <w:rsid w:val="00831F30"/>
    <w:rsid w:val="0084753B"/>
    <w:rsid w:val="0085407E"/>
    <w:rsid w:val="008662A7"/>
    <w:rsid w:val="008674AE"/>
    <w:rsid w:val="00867A30"/>
    <w:rsid w:val="00872DEB"/>
    <w:rsid w:val="00876592"/>
    <w:rsid w:val="00880517"/>
    <w:rsid w:val="00886067"/>
    <w:rsid w:val="008862EA"/>
    <w:rsid w:val="00894973"/>
    <w:rsid w:val="008A23F9"/>
    <w:rsid w:val="008A7419"/>
    <w:rsid w:val="008B1619"/>
    <w:rsid w:val="008C3197"/>
    <w:rsid w:val="008C6C0B"/>
    <w:rsid w:val="008D45F3"/>
    <w:rsid w:val="008E1828"/>
    <w:rsid w:val="008E74E8"/>
    <w:rsid w:val="008F0A44"/>
    <w:rsid w:val="008F5329"/>
    <w:rsid w:val="008F567B"/>
    <w:rsid w:val="008F6590"/>
    <w:rsid w:val="00900F86"/>
    <w:rsid w:val="009010A0"/>
    <w:rsid w:val="0091475D"/>
    <w:rsid w:val="00915230"/>
    <w:rsid w:val="00917B9C"/>
    <w:rsid w:val="00921FDE"/>
    <w:rsid w:val="0092798D"/>
    <w:rsid w:val="009305EE"/>
    <w:rsid w:val="009324F8"/>
    <w:rsid w:val="00932D24"/>
    <w:rsid w:val="00932ECB"/>
    <w:rsid w:val="00935FD6"/>
    <w:rsid w:val="00946E21"/>
    <w:rsid w:val="00953414"/>
    <w:rsid w:val="00956196"/>
    <w:rsid w:val="009617E6"/>
    <w:rsid w:val="00961E69"/>
    <w:rsid w:val="0096268E"/>
    <w:rsid w:val="009632AD"/>
    <w:rsid w:val="00965E3E"/>
    <w:rsid w:val="00972768"/>
    <w:rsid w:val="00976C35"/>
    <w:rsid w:val="00977005"/>
    <w:rsid w:val="0098090F"/>
    <w:rsid w:val="00982568"/>
    <w:rsid w:val="00996BC2"/>
    <w:rsid w:val="009A23FB"/>
    <w:rsid w:val="009A3818"/>
    <w:rsid w:val="009A3EAC"/>
    <w:rsid w:val="009B6244"/>
    <w:rsid w:val="009C1A1A"/>
    <w:rsid w:val="009D370E"/>
    <w:rsid w:val="009D3EE1"/>
    <w:rsid w:val="009E2480"/>
    <w:rsid w:val="009E26ED"/>
    <w:rsid w:val="009F16C4"/>
    <w:rsid w:val="00A049F4"/>
    <w:rsid w:val="00A12F1C"/>
    <w:rsid w:val="00A15F1E"/>
    <w:rsid w:val="00A16422"/>
    <w:rsid w:val="00A2240F"/>
    <w:rsid w:val="00A23394"/>
    <w:rsid w:val="00A252FC"/>
    <w:rsid w:val="00A27F58"/>
    <w:rsid w:val="00A336EC"/>
    <w:rsid w:val="00A56BA7"/>
    <w:rsid w:val="00A6631B"/>
    <w:rsid w:val="00A66FA7"/>
    <w:rsid w:val="00A67A98"/>
    <w:rsid w:val="00A701FE"/>
    <w:rsid w:val="00A702F6"/>
    <w:rsid w:val="00A70A0F"/>
    <w:rsid w:val="00A71571"/>
    <w:rsid w:val="00A726E8"/>
    <w:rsid w:val="00A75F2B"/>
    <w:rsid w:val="00A824C2"/>
    <w:rsid w:val="00A8334B"/>
    <w:rsid w:val="00A84A63"/>
    <w:rsid w:val="00A860B1"/>
    <w:rsid w:val="00A87A83"/>
    <w:rsid w:val="00A902DF"/>
    <w:rsid w:val="00A90F7E"/>
    <w:rsid w:val="00A9232F"/>
    <w:rsid w:val="00A929F8"/>
    <w:rsid w:val="00A934D1"/>
    <w:rsid w:val="00A936CF"/>
    <w:rsid w:val="00A94F26"/>
    <w:rsid w:val="00A9698B"/>
    <w:rsid w:val="00A97602"/>
    <w:rsid w:val="00AA2B5E"/>
    <w:rsid w:val="00AA3CAB"/>
    <w:rsid w:val="00AA74AA"/>
    <w:rsid w:val="00AA777D"/>
    <w:rsid w:val="00AC0FB2"/>
    <w:rsid w:val="00AC2F5B"/>
    <w:rsid w:val="00AC3B56"/>
    <w:rsid w:val="00AC4761"/>
    <w:rsid w:val="00AD7B91"/>
    <w:rsid w:val="00AF0066"/>
    <w:rsid w:val="00AF2508"/>
    <w:rsid w:val="00AF5199"/>
    <w:rsid w:val="00B040EA"/>
    <w:rsid w:val="00B04309"/>
    <w:rsid w:val="00B10E97"/>
    <w:rsid w:val="00B11822"/>
    <w:rsid w:val="00B12397"/>
    <w:rsid w:val="00B16253"/>
    <w:rsid w:val="00B16F7F"/>
    <w:rsid w:val="00B21B5E"/>
    <w:rsid w:val="00B22DA6"/>
    <w:rsid w:val="00B240D0"/>
    <w:rsid w:val="00B325C2"/>
    <w:rsid w:val="00B519B2"/>
    <w:rsid w:val="00B5247A"/>
    <w:rsid w:val="00B6042F"/>
    <w:rsid w:val="00B60EC1"/>
    <w:rsid w:val="00B64B15"/>
    <w:rsid w:val="00B64DC0"/>
    <w:rsid w:val="00B64F51"/>
    <w:rsid w:val="00B67E07"/>
    <w:rsid w:val="00B74481"/>
    <w:rsid w:val="00B758E9"/>
    <w:rsid w:val="00B764AD"/>
    <w:rsid w:val="00B77C83"/>
    <w:rsid w:val="00B80BBD"/>
    <w:rsid w:val="00B83551"/>
    <w:rsid w:val="00B90F1A"/>
    <w:rsid w:val="00B941D8"/>
    <w:rsid w:val="00B96880"/>
    <w:rsid w:val="00BA0607"/>
    <w:rsid w:val="00BA3C5B"/>
    <w:rsid w:val="00BA5CB5"/>
    <w:rsid w:val="00BA722E"/>
    <w:rsid w:val="00BB1C74"/>
    <w:rsid w:val="00BC1CAD"/>
    <w:rsid w:val="00BC3928"/>
    <w:rsid w:val="00BC3D8B"/>
    <w:rsid w:val="00BC56AA"/>
    <w:rsid w:val="00BC7246"/>
    <w:rsid w:val="00BC74F8"/>
    <w:rsid w:val="00BD039F"/>
    <w:rsid w:val="00BD31D6"/>
    <w:rsid w:val="00BD3CAC"/>
    <w:rsid w:val="00BD5F79"/>
    <w:rsid w:val="00BE186E"/>
    <w:rsid w:val="00BE3DF9"/>
    <w:rsid w:val="00C00D0A"/>
    <w:rsid w:val="00C03573"/>
    <w:rsid w:val="00C150DC"/>
    <w:rsid w:val="00C156E3"/>
    <w:rsid w:val="00C17308"/>
    <w:rsid w:val="00C17A13"/>
    <w:rsid w:val="00C24D43"/>
    <w:rsid w:val="00C26EE7"/>
    <w:rsid w:val="00C31A3C"/>
    <w:rsid w:val="00C32EB5"/>
    <w:rsid w:val="00C3656D"/>
    <w:rsid w:val="00C410A0"/>
    <w:rsid w:val="00C4493E"/>
    <w:rsid w:val="00C4745D"/>
    <w:rsid w:val="00C50A92"/>
    <w:rsid w:val="00C520BF"/>
    <w:rsid w:val="00C54A48"/>
    <w:rsid w:val="00C557A3"/>
    <w:rsid w:val="00C56A6D"/>
    <w:rsid w:val="00C60E1A"/>
    <w:rsid w:val="00C61693"/>
    <w:rsid w:val="00C62669"/>
    <w:rsid w:val="00C6489A"/>
    <w:rsid w:val="00C66772"/>
    <w:rsid w:val="00C7048D"/>
    <w:rsid w:val="00C75A52"/>
    <w:rsid w:val="00C760B6"/>
    <w:rsid w:val="00C80FDE"/>
    <w:rsid w:val="00C87A13"/>
    <w:rsid w:val="00C92B63"/>
    <w:rsid w:val="00C9462B"/>
    <w:rsid w:val="00C94918"/>
    <w:rsid w:val="00C953D1"/>
    <w:rsid w:val="00C958F9"/>
    <w:rsid w:val="00C95A4C"/>
    <w:rsid w:val="00C95F8C"/>
    <w:rsid w:val="00CB36B5"/>
    <w:rsid w:val="00CB7084"/>
    <w:rsid w:val="00CC0A55"/>
    <w:rsid w:val="00CC2591"/>
    <w:rsid w:val="00CC4DC6"/>
    <w:rsid w:val="00CC5AD2"/>
    <w:rsid w:val="00CF1C7D"/>
    <w:rsid w:val="00CF475F"/>
    <w:rsid w:val="00CF4B79"/>
    <w:rsid w:val="00CF524B"/>
    <w:rsid w:val="00D0161E"/>
    <w:rsid w:val="00D03357"/>
    <w:rsid w:val="00D109F3"/>
    <w:rsid w:val="00D1299F"/>
    <w:rsid w:val="00D12F3B"/>
    <w:rsid w:val="00D138A5"/>
    <w:rsid w:val="00D246F1"/>
    <w:rsid w:val="00D30C1A"/>
    <w:rsid w:val="00D30E14"/>
    <w:rsid w:val="00D322E7"/>
    <w:rsid w:val="00D3381E"/>
    <w:rsid w:val="00D37F2A"/>
    <w:rsid w:val="00D40494"/>
    <w:rsid w:val="00D40572"/>
    <w:rsid w:val="00D47552"/>
    <w:rsid w:val="00D475D4"/>
    <w:rsid w:val="00D51355"/>
    <w:rsid w:val="00D51D38"/>
    <w:rsid w:val="00D51FD2"/>
    <w:rsid w:val="00D61EC1"/>
    <w:rsid w:val="00D64D9C"/>
    <w:rsid w:val="00D675D5"/>
    <w:rsid w:val="00D7010D"/>
    <w:rsid w:val="00D703CE"/>
    <w:rsid w:val="00D768FE"/>
    <w:rsid w:val="00D771AC"/>
    <w:rsid w:val="00D94560"/>
    <w:rsid w:val="00D950E6"/>
    <w:rsid w:val="00D95972"/>
    <w:rsid w:val="00D96B18"/>
    <w:rsid w:val="00D97EED"/>
    <w:rsid w:val="00DA5232"/>
    <w:rsid w:val="00DA7E54"/>
    <w:rsid w:val="00DB45B2"/>
    <w:rsid w:val="00DB495C"/>
    <w:rsid w:val="00DB4C94"/>
    <w:rsid w:val="00DC097D"/>
    <w:rsid w:val="00DC4A40"/>
    <w:rsid w:val="00DC58B7"/>
    <w:rsid w:val="00DC74BF"/>
    <w:rsid w:val="00DD054F"/>
    <w:rsid w:val="00DD6481"/>
    <w:rsid w:val="00DD79E4"/>
    <w:rsid w:val="00DD7AFC"/>
    <w:rsid w:val="00DE2263"/>
    <w:rsid w:val="00DE5F16"/>
    <w:rsid w:val="00E04082"/>
    <w:rsid w:val="00E05AD9"/>
    <w:rsid w:val="00E06DC9"/>
    <w:rsid w:val="00E072A2"/>
    <w:rsid w:val="00E15006"/>
    <w:rsid w:val="00E162ED"/>
    <w:rsid w:val="00E2121B"/>
    <w:rsid w:val="00E257BE"/>
    <w:rsid w:val="00E32925"/>
    <w:rsid w:val="00E3424B"/>
    <w:rsid w:val="00E40852"/>
    <w:rsid w:val="00E47755"/>
    <w:rsid w:val="00E47E57"/>
    <w:rsid w:val="00E5406C"/>
    <w:rsid w:val="00E60061"/>
    <w:rsid w:val="00E6287D"/>
    <w:rsid w:val="00E63F8E"/>
    <w:rsid w:val="00E72B99"/>
    <w:rsid w:val="00E80E8E"/>
    <w:rsid w:val="00E81467"/>
    <w:rsid w:val="00E84877"/>
    <w:rsid w:val="00E85866"/>
    <w:rsid w:val="00E86661"/>
    <w:rsid w:val="00E92345"/>
    <w:rsid w:val="00E92348"/>
    <w:rsid w:val="00E92DEA"/>
    <w:rsid w:val="00E961E5"/>
    <w:rsid w:val="00EA1F0D"/>
    <w:rsid w:val="00EA2634"/>
    <w:rsid w:val="00EA466B"/>
    <w:rsid w:val="00EB275D"/>
    <w:rsid w:val="00EB3DA3"/>
    <w:rsid w:val="00EC2275"/>
    <w:rsid w:val="00EC51E2"/>
    <w:rsid w:val="00EC59AD"/>
    <w:rsid w:val="00ED09E2"/>
    <w:rsid w:val="00ED2061"/>
    <w:rsid w:val="00ED357A"/>
    <w:rsid w:val="00ED3BE6"/>
    <w:rsid w:val="00ED7DFC"/>
    <w:rsid w:val="00EE0BFC"/>
    <w:rsid w:val="00EE2281"/>
    <w:rsid w:val="00EE760F"/>
    <w:rsid w:val="00F065AC"/>
    <w:rsid w:val="00F123C4"/>
    <w:rsid w:val="00F14171"/>
    <w:rsid w:val="00F26E75"/>
    <w:rsid w:val="00F34F76"/>
    <w:rsid w:val="00F4122B"/>
    <w:rsid w:val="00F4448F"/>
    <w:rsid w:val="00F5495A"/>
    <w:rsid w:val="00F566DC"/>
    <w:rsid w:val="00F66B7C"/>
    <w:rsid w:val="00F67822"/>
    <w:rsid w:val="00F67D8C"/>
    <w:rsid w:val="00F72E95"/>
    <w:rsid w:val="00F738FA"/>
    <w:rsid w:val="00F73F8C"/>
    <w:rsid w:val="00F74595"/>
    <w:rsid w:val="00F75F2A"/>
    <w:rsid w:val="00F77496"/>
    <w:rsid w:val="00F92734"/>
    <w:rsid w:val="00F96420"/>
    <w:rsid w:val="00FA04CD"/>
    <w:rsid w:val="00FA1B72"/>
    <w:rsid w:val="00FB526C"/>
    <w:rsid w:val="00FC4054"/>
    <w:rsid w:val="00FD1597"/>
    <w:rsid w:val="00FD22FE"/>
    <w:rsid w:val="00FD7D05"/>
    <w:rsid w:val="00FE0DFA"/>
    <w:rsid w:val="00FE1629"/>
    <w:rsid w:val="00FF2795"/>
    <w:rsid w:val="00FF3B7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A0685"/>
  <w15:docId w15:val="{F0C67F2A-9244-4260-B8FD-B3D530D0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1F9D"/>
    <w:pPr>
      <w:spacing w:line="276" w:lineRule="auto"/>
      <w:jc w:val="both"/>
    </w:pPr>
    <w:rPr>
      <w:rFonts w:asciiTheme="minorHAnsi" w:hAnsiTheme="minorHAnsi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C449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44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449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01401"/>
    <w:pPr>
      <w:ind w:right="28"/>
    </w:pPr>
    <w:rPr>
      <w:rFonts w:ascii="Arial" w:hAnsi="Arial"/>
      <w:szCs w:val="20"/>
      <w:lang w:val="en-GB"/>
    </w:rPr>
  </w:style>
  <w:style w:type="paragraph" w:styleId="Glava">
    <w:name w:val="header"/>
    <w:basedOn w:val="Navaden"/>
    <w:link w:val="GlavaZnak"/>
    <w:uiPriority w:val="99"/>
    <w:rsid w:val="000728A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728A4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728A4"/>
  </w:style>
  <w:style w:type="paragraph" w:styleId="Besedilooblaka">
    <w:name w:val="Balloon Text"/>
    <w:basedOn w:val="Navaden"/>
    <w:semiHidden/>
    <w:rsid w:val="00DC58B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rsid w:val="0053506E"/>
    <w:rPr>
      <w:color w:val="0000FF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91475D"/>
    <w:rPr>
      <w:color w:val="808080"/>
    </w:rPr>
  </w:style>
  <w:style w:type="character" w:customStyle="1" w:styleId="GlavaZnak">
    <w:name w:val="Glava Znak"/>
    <w:basedOn w:val="Privzetapisavaodstavka"/>
    <w:link w:val="Glava"/>
    <w:uiPriority w:val="99"/>
    <w:locked/>
    <w:rsid w:val="0091475D"/>
    <w:rPr>
      <w:sz w:val="24"/>
      <w:szCs w:val="24"/>
    </w:rPr>
  </w:style>
  <w:style w:type="table" w:styleId="Tabelamrea">
    <w:name w:val="Table Grid"/>
    <w:basedOn w:val="Navadnatabela"/>
    <w:uiPriority w:val="39"/>
    <w:rsid w:val="0091475D"/>
    <w:rPr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uiPriority w:val="34"/>
    <w:qFormat/>
    <w:rsid w:val="00972768"/>
    <w:pPr>
      <w:ind w:left="720"/>
      <w:contextualSpacing/>
    </w:pPr>
  </w:style>
  <w:style w:type="paragraph" w:styleId="Revizija">
    <w:name w:val="Revision"/>
    <w:hidden/>
    <w:uiPriority w:val="99"/>
    <w:semiHidden/>
    <w:rsid w:val="006D6C04"/>
    <w:rPr>
      <w:sz w:val="24"/>
      <w:szCs w:val="24"/>
    </w:rPr>
  </w:style>
  <w:style w:type="character" w:styleId="Pripombasklic">
    <w:name w:val="annotation reference"/>
    <w:basedOn w:val="Privzetapisavaodstavka"/>
    <w:semiHidden/>
    <w:unhideWhenUsed/>
    <w:rsid w:val="000777AC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0777A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777AC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777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777AC"/>
    <w:rPr>
      <w:b/>
      <w:bCs/>
    </w:rPr>
  </w:style>
  <w:style w:type="paragraph" w:styleId="Napis">
    <w:name w:val="caption"/>
    <w:basedOn w:val="Navaden"/>
    <w:next w:val="Navaden"/>
    <w:unhideWhenUsed/>
    <w:qFormat/>
    <w:rsid w:val="002F2B7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basedOn w:val="Privzetapisavaodstavka"/>
    <w:link w:val="Odstavekseznama"/>
    <w:uiPriority w:val="34"/>
    <w:rsid w:val="00240DCE"/>
    <w:rPr>
      <w:rFonts w:asciiTheme="minorHAnsi" w:hAnsiTheme="minorHAnsi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E86661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3C5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3C5B"/>
    <w:rPr>
      <w:rFonts w:asciiTheme="minorHAnsi" w:hAnsiTheme="minorHAnsi"/>
    </w:rPr>
  </w:style>
  <w:style w:type="character" w:styleId="Sprotnaopomba-sklic">
    <w:name w:val="footnote reference"/>
    <w:basedOn w:val="Privzetapisavaodstavka"/>
    <w:uiPriority w:val="99"/>
    <w:semiHidden/>
    <w:unhideWhenUsed/>
    <w:qFormat/>
    <w:rsid w:val="00BA3C5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C449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C4493E"/>
    <w:pPr>
      <w:spacing w:line="259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C4493E"/>
    <w:pPr>
      <w:spacing w:after="100" w:line="259" w:lineRule="auto"/>
      <w:ind w:left="220"/>
    </w:pPr>
    <w:rPr>
      <w:rFonts w:eastAsiaTheme="minorEastAsia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C4493E"/>
    <w:pPr>
      <w:spacing w:after="100" w:line="259" w:lineRule="auto"/>
    </w:pPr>
    <w:rPr>
      <w:rFonts w:eastAsiaTheme="minorEastAsia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C4493E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customStyle="1" w:styleId="Prvinivo">
    <w:name w:val="Prvi nivo"/>
    <w:basedOn w:val="Navaden"/>
    <w:link w:val="PrvinivoZnak"/>
    <w:qFormat/>
    <w:rsid w:val="00C4493E"/>
    <w:pPr>
      <w:widowControl w:val="0"/>
      <w:numPr>
        <w:numId w:val="36"/>
      </w:numPr>
      <w:tabs>
        <w:tab w:val="left" w:pos="1440"/>
      </w:tabs>
    </w:pPr>
    <w:rPr>
      <w:rFonts w:ascii="Calibri" w:eastAsia="Calibri" w:hAnsi="Calibri" w:cs="Calibri"/>
      <w:b/>
      <w:bCs/>
      <w:color w:val="000000"/>
      <w:lang w:eastAsia="en-US"/>
    </w:rPr>
  </w:style>
  <w:style w:type="character" w:customStyle="1" w:styleId="PrvinivoZnak">
    <w:name w:val="Prvi nivo Znak"/>
    <w:basedOn w:val="Privzetapisavaodstavka"/>
    <w:link w:val="Prvinivo"/>
    <w:rsid w:val="00C4493E"/>
    <w:rPr>
      <w:rFonts w:ascii="Calibri" w:eastAsia="Calibri" w:hAnsi="Calibri" w:cs="Calibri"/>
      <w:b/>
      <w:bCs/>
      <w:color w:val="000000"/>
      <w:sz w:val="24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C44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semiHidden/>
    <w:rsid w:val="00C449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ruginivo">
    <w:name w:val="Drugi nivo"/>
    <w:basedOn w:val="Navaden"/>
    <w:link w:val="DruginivoZnak"/>
    <w:qFormat/>
    <w:rsid w:val="000411BE"/>
    <w:pPr>
      <w:widowControl w:val="0"/>
      <w:numPr>
        <w:ilvl w:val="1"/>
        <w:numId w:val="36"/>
      </w:numPr>
      <w:tabs>
        <w:tab w:val="left" w:pos="1440"/>
      </w:tabs>
    </w:pPr>
    <w:rPr>
      <w:rFonts w:ascii="Calibri" w:eastAsia="Calibri" w:hAnsi="Calibri" w:cs="Calibri"/>
      <w:bCs/>
      <w:color w:val="000000" w:themeColor="text1"/>
      <w:lang w:eastAsia="en-US"/>
    </w:rPr>
  </w:style>
  <w:style w:type="character" w:customStyle="1" w:styleId="DruginivoZnak">
    <w:name w:val="Drugi nivo Znak"/>
    <w:basedOn w:val="Privzetapisavaodstavka"/>
    <w:link w:val="Druginivo"/>
    <w:rsid w:val="000411BE"/>
    <w:rPr>
      <w:rFonts w:ascii="Calibri" w:eastAsia="Calibri" w:hAnsi="Calibri" w:cs="Calibri"/>
      <w:bCs/>
      <w:color w:val="000000" w:themeColor="text1"/>
      <w:sz w:val="24"/>
      <w:szCs w:val="24"/>
      <w:lang w:eastAsia="en-US"/>
    </w:rPr>
  </w:style>
  <w:style w:type="paragraph" w:customStyle="1" w:styleId="Tretjinivo">
    <w:name w:val="Tretji nivo"/>
    <w:basedOn w:val="Navaden"/>
    <w:link w:val="TretjinivoZnak"/>
    <w:qFormat/>
    <w:rsid w:val="00DE2263"/>
    <w:pPr>
      <w:widowControl w:val="0"/>
      <w:numPr>
        <w:ilvl w:val="2"/>
        <w:numId w:val="36"/>
      </w:numPr>
      <w:tabs>
        <w:tab w:val="left" w:pos="1440"/>
      </w:tabs>
    </w:pPr>
    <w:rPr>
      <w:rFonts w:ascii="Calibri" w:eastAsia="Calibri" w:hAnsi="Calibri" w:cs="Calibri"/>
    </w:rPr>
  </w:style>
  <w:style w:type="character" w:customStyle="1" w:styleId="TretjinivoZnak">
    <w:name w:val="Tretji nivo Znak"/>
    <w:basedOn w:val="Privzetapisavaodstavka"/>
    <w:link w:val="Tretjinivo"/>
    <w:rsid w:val="00DE2263"/>
    <w:rPr>
      <w:rFonts w:ascii="Calibri" w:eastAsia="Calibri" w:hAnsi="Calibri" w:cs="Calibri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D1299F"/>
    <w:pPr>
      <w:spacing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D1299F"/>
    <w:rPr>
      <w:rFonts w:asciiTheme="minorHAnsi" w:hAnsiTheme="minorHAnsi"/>
    </w:rPr>
  </w:style>
  <w:style w:type="character" w:styleId="Konnaopomba-sklic">
    <w:name w:val="endnote reference"/>
    <w:basedOn w:val="Privzetapisavaodstavka"/>
    <w:semiHidden/>
    <w:unhideWhenUsed/>
    <w:rsid w:val="00D129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svn@SRC\Vpisniki\Predloge%20DP%2027092012\.DOPISI%20IN%20VLOGE%20SPLO&#352;NO%20ZA%20VSE%20ODDELKE%20Obrazci%20S\S01%20-%20Dopis%20-%20splo&#353;en%20obrazec,%20brez%20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224F884ADC8449860951C29B5F0BDF" ma:contentTypeVersion="3" ma:contentTypeDescription="Ustvari nov dokument." ma:contentTypeScope="" ma:versionID="a501b831c534bd1959a4dc29670432a4">
  <xsd:schema xmlns:xsd="http://www.w3.org/2001/XMLSchema" xmlns:xs="http://www.w3.org/2001/XMLSchema" xmlns:p="http://schemas.microsoft.com/office/2006/metadata/properties" xmlns:ns2="902a7d2d-3747-45cf-a29e-4c7cc099ddf6" xmlns:ns3="c6a5f4d5-36eb-4c57-8b54-05839aa0524d" targetNamespace="http://schemas.microsoft.com/office/2006/metadata/properties" ma:root="true" ma:fieldsID="54fa1d01b0783568f21a13c6b2c83739" ns2:_="" ns3:_="">
    <xsd:import namespace="902a7d2d-3747-45cf-a29e-4c7cc099ddf6"/>
    <xsd:import namespace="c6a5f4d5-36eb-4c57-8b54-05839aa0524d"/>
    <xsd:element name="properties">
      <xsd:complexType>
        <xsd:sequence>
          <xsd:element name="documentManagement">
            <xsd:complexType>
              <xsd:all>
                <xsd:element ref="ns2:Datum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a7d2d-3747-45cf-a29e-4c7cc099ddf6" elementFormDefault="qualified">
    <xsd:import namespace="http://schemas.microsoft.com/office/2006/documentManagement/types"/>
    <xsd:import namespace="http://schemas.microsoft.com/office/infopath/2007/PartnerControls"/>
    <xsd:element name="Datum" ma:index="8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5f4d5-36eb-4c57-8b54-05839aa0524d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10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6a5f4d5-36eb-4c57-8b54-05839aa0524d">72WMDPHYRSEN-2076758798-1178</_dlc_DocId>
    <_dlc_DocIdUrl xmlns="c6a5f4d5-36eb-4c57-8b54-05839aa0524d">
      <Url>https://intra.gov.si/sites/024-Vpisniki/_layouts/15/DocIdRedir.aspx?ID=72WMDPHYRSEN-2076758798-1178</Url>
      <Description>72WMDPHYRSEN-2076758798-1178</Description>
    </_dlc_DocIdUrl>
    <Datum xmlns="902a7d2d-3747-45cf-a29e-4c7cc099ddf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5CC43E-CD90-4CBE-9701-9DACF8F27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68CA49-F1B8-48DD-B623-661F6A982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a7d2d-3747-45cf-a29e-4c7cc099ddf6"/>
    <ds:schemaRef ds:uri="c6a5f4d5-36eb-4c57-8b54-05839aa052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40F340-F610-4163-9695-626593E950A5}">
  <ds:schemaRefs>
    <ds:schemaRef ds:uri="http://schemas.microsoft.com/office/2006/metadata/properties"/>
    <ds:schemaRef ds:uri="http://schemas.microsoft.com/office/infopath/2007/PartnerControls"/>
    <ds:schemaRef ds:uri="c6a5f4d5-36eb-4c57-8b54-05839aa0524d"/>
    <ds:schemaRef ds:uri="902a7d2d-3747-45cf-a29e-4c7cc099ddf6"/>
  </ds:schemaRefs>
</ds:datastoreItem>
</file>

<file path=customXml/itemProps4.xml><?xml version="1.0" encoding="utf-8"?>
<ds:datastoreItem xmlns:ds="http://schemas.openxmlformats.org/officeDocument/2006/customXml" ds:itemID="{B8047BF8-9BB0-46C9-85E3-FC2C763ED4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CA27E6-3E1F-47D8-B87C-AFD2002927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S01 - Dopis - splošen obrazec, brez A</Template>
  <TotalTime>1057</TotalTime>
  <Pages>7</Pages>
  <Words>1605</Words>
  <Characters>15350</Characters>
  <Application>Microsoft Office Word</Application>
  <DocSecurity>0</DocSecurity>
  <Lines>127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SLOVENIJA</vt:lpstr>
      <vt:lpstr>REPUBLIKA SLOVENIJA</vt:lpstr>
    </vt:vector>
  </TitlesOfParts>
  <Company>Dp</Company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SLOVENIJA</dc:title>
  <dc:creator>Marjan Kaligaro</dc:creator>
  <cp:lastModifiedBy>Tanja Serdinšek</cp:lastModifiedBy>
  <cp:revision>120</cp:revision>
  <cp:lastPrinted>2025-08-28T11:43:00Z</cp:lastPrinted>
  <dcterms:created xsi:type="dcterms:W3CDTF">2025-07-24T15:44:00Z</dcterms:created>
  <dcterms:modified xsi:type="dcterms:W3CDTF">2025-09-19T08:14:00Z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0x01010011224F884ADC8449860951C29B5F0BDF</vt:lpwstr>
  </property>
  <property fmtid="{D5CDD505-2E9C-101B-9397-08002B2CF9AE}" pid="3" name="_dlc_DocIdItemGuid">
    <vt:lpwstr>532c46c7-5d42-4740-920b-d158405cb6fd</vt:lpwstr>
  </property>
</Properties>
</file>